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Мафҳуми </w:t>
      </w:r>
      <w:r w:rsidRPr="00BF687F">
        <w:rPr>
          <w:rFonts w:ascii="Palatino Linotype" w:hAnsi="Palatino Linotype"/>
          <w:bCs/>
          <w:color w:val="000000"/>
        </w:rPr>
        <w:t>информатика кай пайдо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$A) </w:t>
      </w:r>
      <w:r w:rsidRPr="00BF687F">
        <w:rPr>
          <w:rFonts w:ascii="Palatino Linotype" w:hAnsi="Palatino Linotype"/>
          <w:color w:val="000000"/>
        </w:rPr>
        <w:t>солҳои 60 -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солҳои 10 -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солҳои 40 - уми асри ХХ;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солҳои 20 -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солҳои 30 -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Дар кадом давлат мафҳуми информатика пайдо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Россия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Франсия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Англия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Германия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Америка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@3.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Мафҳ</w:t>
      </w:r>
      <w:r w:rsidRPr="00BF687F">
        <w:rPr>
          <w:rFonts w:ascii="Palatino Linotype" w:hAnsi="Palatino Linotype" w:cs="Times New Roman Tj"/>
          <w:color w:val="000000"/>
        </w:rPr>
        <w:t xml:space="preserve">уми информатика </w:t>
      </w:r>
      <w:r w:rsidRPr="00BF687F">
        <w:rPr>
          <w:rFonts w:ascii="Palatino Linotype" w:hAnsi="Palatino Linotype"/>
          <w:color w:val="000000"/>
        </w:rPr>
        <w:t>барои номгузории кадом соха, ки бо ёрии машинахои электронии ҳисоббарор машғул буд, пайдо гардид?;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автоматикунонии коркарди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автоматикунонии коркарди матбуот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автоматикунонии коркарди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автоматикунонии коркарди саноат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ҳамаи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@4.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Мафҳуми информатика бо роҳи якҷоякунии кадом калимаҳо пайдо гардид?;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коммуникатсия ва саноат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адад ва технология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рамз ва электроника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ахбор ва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ахбор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@5.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Дар давлатҳои англисӣ забон мафҳуми информатика ба кадом синоними ӯ мувофик меояд?;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илм дар бораи техникаи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илм дар бораи техникаи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илм дар бораи техника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илм дар бораи шабака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илм дар бораи техникаи компютерӣ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@6.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Информатика барои номгузории кадом соҳа истифода карда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автоматикунонии коркарди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автоматикунонии коркарди маҳсулот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автоматикунонии коркарди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автоматикунонӣ;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автоматикунонии соҳаи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@7.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Мафҳуми франсузии информатика бо роҳи якҷоякунии кадом калимаҳо пайдо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ахбор ва илм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ахбор ва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ахбор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илм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автоматика ва илм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Пайдошавии информатика ҳамчун соҳаи фаъолияти инсонӣ дар мадди аввал бо тараққиёти чӣ алоқаманд 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техникаи соҳавӣ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техникаи саноатӣ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техникаи компютерӣ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техникаи молиявӣ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техникаи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@9.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Фанне, ки усулҳои ғункунӣ, нигоҳдорӣ, коркард ва пешниҳоди ахбори илмиро бо воситаи техникаи ҳисоббарори замонавӣ меомӯзад, чӣ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Иттиллот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Информатика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Информатика аз кадом қисмҳои боҳамалоқаманд иборат мебошад?;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Воситаҳои техникӣ, барномавӣ ва истеъмолӣ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Воситаҳои соҳавӣ, барномавӣ ва алгоритмӣ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Воситаҳои техникӣ, барномавӣ ва саноатӣ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Воситаҳои техникӣ, барномавӣ ва истеҳсолӣ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Воситаҳои техникӣ, барномавӣ ва инструменталӣ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Дар давлати Шӯравии собиқ мафҳуми информатика кай қабул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соли 1983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соли 1964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соли 1965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соли 1952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соли 1941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color w:val="000000"/>
          <w:lang w:val="tt-RU"/>
        </w:rPr>
        <w:t>@12.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>С</w:t>
      </w:r>
      <w:r w:rsidRPr="00BF687F">
        <w:rPr>
          <w:rFonts w:ascii="Palatino Linotype" w:hAnsi="Palatino Linotype"/>
          <w:color w:val="000000"/>
        </w:rPr>
        <w:t>оҳаи фаъолияти инсонӣ, ки бо равандҳои табдилдиҳии ахбор бо ёрии компютерҳо ва якҷояамалкунии онҳо бо муҳити татбиқи ӯ, алоқаманд мебошад, чӣ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информатика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додашуда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Информатика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Информатика фаннест, ки нигоҳдорӣ, коркардабароӣ ва пешниҳоди ахборҳои илмиро бо ёрии техникаи ҳисоббарори имрӯза меомӯзад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Информатика фанни техникӣ буда, коркардабароӣ ва пешниҳоди ахборҳои илмиро бо ёрии техникаи ҳисоббарори имрӯза меомӯзад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Информатика фанни техникӣ буда, усулҳои ғункунӣ, нигоҳдорӣ, коркардабароӣ ва пешниҳоди ахборҳои илмиро бо ёрии техникаи ҳисоббарори имрӯза меомӯзад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Информатика фанни техникӣ буда, усулҳои ғункунӣ ва пешниҳоди ахборҳои илмиро бо ёрии техникаи ҳисоббарори имрӯза меомӯзад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Информатика фанни техникӣ буда, пешниҳоди ахборҳои илмиро бо ёрии техникаи ҳисоббарори имрӯза меомӯзад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>Ахбор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$A) Ахбор аз калимаи лотунии </w:t>
      </w:r>
      <w:r w:rsidRPr="00BF687F">
        <w:rPr>
          <w:rFonts w:ascii="Palatino Linotype" w:hAnsi="Palatino Linotype"/>
          <w:bCs/>
          <w:color w:val="000000"/>
          <w:lang w:val="en-US"/>
        </w:rPr>
        <w:t>information</w:t>
      </w:r>
      <w:r w:rsidRPr="00BF687F">
        <w:rPr>
          <w:rFonts w:ascii="Palatino Linotype" w:hAnsi="Palatino Linotype"/>
          <w:bCs/>
          <w:color w:val="000000"/>
        </w:rPr>
        <w:t xml:space="preserve"> гирифта шуда маънояш нақл кардан мебошад;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$B) Ахбор аз калимаи лотунии </w:t>
      </w:r>
      <w:r w:rsidRPr="00BF687F">
        <w:rPr>
          <w:rFonts w:ascii="Palatino Linotype" w:hAnsi="Palatino Linotype"/>
          <w:bCs/>
          <w:color w:val="000000"/>
          <w:lang w:val="en-US"/>
        </w:rPr>
        <w:t>information</w:t>
      </w:r>
      <w:r w:rsidRPr="00BF687F">
        <w:rPr>
          <w:rFonts w:ascii="Palatino Linotype" w:hAnsi="Palatino Linotype"/>
          <w:bCs/>
          <w:color w:val="000000"/>
        </w:rPr>
        <w:t xml:space="preserve"> гирифта шуда маънояш фаҳмонидан мебошад;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$C) Ахбор аз калимаи лотунии </w:t>
      </w:r>
      <w:r w:rsidRPr="00BF687F">
        <w:rPr>
          <w:rFonts w:ascii="Palatino Linotype" w:hAnsi="Palatino Linotype"/>
          <w:bCs/>
          <w:color w:val="000000"/>
          <w:lang w:val="en-US"/>
        </w:rPr>
        <w:t>information</w:t>
      </w:r>
      <w:r w:rsidRPr="00BF687F">
        <w:rPr>
          <w:rFonts w:ascii="Palatino Linotype" w:hAnsi="Palatino Linotype"/>
          <w:bCs/>
          <w:color w:val="000000"/>
        </w:rPr>
        <w:t xml:space="preserve"> гирифта шуда маънояш баён кардан кардан мебошад;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$D) Ахбор аз калимаи лотунии </w:t>
      </w:r>
      <w:r w:rsidRPr="00BF687F">
        <w:rPr>
          <w:rFonts w:ascii="Palatino Linotype" w:hAnsi="Palatino Linotype"/>
          <w:bCs/>
          <w:color w:val="000000"/>
          <w:lang w:val="en-US"/>
        </w:rPr>
        <w:t>information</w:t>
      </w:r>
      <w:r w:rsidRPr="00BF687F">
        <w:rPr>
          <w:rFonts w:ascii="Palatino Linotype" w:hAnsi="Palatino Linotype"/>
          <w:bCs/>
          <w:color w:val="000000"/>
        </w:rPr>
        <w:t xml:space="preserve"> гирифта шуда маънояш баён кардан, фаҳмонидан, нақл кардан мебошад;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$E) Ахбор аз калимаи лотунии </w:t>
      </w:r>
      <w:r w:rsidRPr="00BF687F">
        <w:rPr>
          <w:rFonts w:ascii="Palatino Linotype" w:hAnsi="Palatino Linotype"/>
          <w:bCs/>
          <w:color w:val="000000"/>
          <w:lang w:val="en-US"/>
        </w:rPr>
        <w:t>information</w:t>
      </w:r>
      <w:r w:rsidRPr="00BF687F">
        <w:rPr>
          <w:rFonts w:ascii="Palatino Linotype" w:hAnsi="Palatino Linotype"/>
          <w:bCs/>
          <w:color w:val="000000"/>
        </w:rPr>
        <w:t xml:space="preserve"> гирифта шуда маънояш нақли хаттӣ мебошад;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Вазифаи фанни Информатика аз чи иборат 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Омӯзонидани усулҳои коркард ва пешниҳоди ахбор бо воситаи компютери имрӯза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Омӯзонидани усулҳои коркард ва нигоҳдории ахбор бо воситаи компютери имрӯза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Омӯзонидани усулҳои нигоҳдорӣ ва пешниҳоди ахбор бо воситаи компютери имрӯза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Омӯзонидани усулҳои ҷамъоварикунӣ ва пешниҳоди ахбор бо воситаи компютери имрӯза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Омӯзонидани усулҳои ҷамъоварикунӣ, нигоҳдорӣ, коркард ва пешниҳоди ахбор бо воситаи компютери имрӯза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Воситаҳои техникӣ, барномавӣ ва инструменталӣ қисмҳои боҳам алоқаманди чи мебошанд?;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информатика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истеҳсолот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соҳа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имконият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адад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Якҷоякунии мафҳумҳои ахбор ва автоматика асоси пайдоиши чи шуд?;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илм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информатика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соҳа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адад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Чи объекти информатика мебошад?;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адад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соҳа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истеҳсолот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сифр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@19.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Чи субъекти информатика мебошад?;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илм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соҳа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адад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истифодабарандагон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сифр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Чи амалиётҳои асосии информатика мебошад?;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ғункунии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нигоҳдории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коркарди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пешниҳоди ахбор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ҳамаи ҷавобҳо дурустанд</w:t>
      </w:r>
      <w:r w:rsidRPr="00BF687F">
        <w:rPr>
          <w:rFonts w:ascii="Palatino Linotype" w:hAnsi="Palatino Linotype"/>
          <w:bCs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Мафҳуми </w:t>
      </w:r>
      <w:r w:rsidRPr="00BF687F">
        <w:rPr>
          <w:rFonts w:ascii="Palatino Linotype" w:hAnsi="Palatino Linotype"/>
          <w:bCs/>
          <w:color w:val="000000"/>
        </w:rPr>
        <w:t>информатика кай пайдо шудааст?;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 xml:space="preserve">$A) </w:t>
      </w:r>
      <w:r w:rsidRPr="00BF687F">
        <w:rPr>
          <w:rFonts w:ascii="Palatino Linotype" w:hAnsi="Palatino Linotype"/>
          <w:color w:val="000000"/>
        </w:rPr>
        <w:t>солҳои 60 -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солҳои 10 -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солҳои 40 - уми асри ХХ;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солҳои 20 -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солҳои 30 - уми асри ХХ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Мафҳуми информатика дар кадом давлат пайдо шудааст?;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Россия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Франсия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Англия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Германия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Америка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Барои номгузории кадом соха, ки бо ёрии машинахои электронии ҳисоббарор машғул буд, мафҳ</w:t>
      </w:r>
      <w:r w:rsidRPr="00BF687F">
        <w:rPr>
          <w:rFonts w:ascii="Palatino Linotype" w:hAnsi="Palatino Linotype" w:cs="Times New Roman Tj"/>
          <w:color w:val="000000"/>
        </w:rPr>
        <w:t xml:space="preserve">уми информатика </w:t>
      </w:r>
      <w:r w:rsidRPr="00BF687F">
        <w:rPr>
          <w:rFonts w:ascii="Palatino Linotype" w:hAnsi="Palatino Linotype"/>
          <w:color w:val="000000"/>
        </w:rPr>
        <w:t>пайдо гардидааст?;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автоматикунонии коркарди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автоматикунонии коркарди матбуот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автоматикунонии коркарди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автоматикунонии коркарди саноат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ҳамаи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Бо роҳи якҷоякунии кадом калимаҳо мафҳуми информатика пайдо гардидааст?;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коммуникатсия ва саноат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адад ва технология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рамз ва электроника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ахбор ва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ахбор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Мафҳуми информатика дар давлатҳои англисӣ забон ба кадом синоними ӯ мувофик 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илм дар бораи техникаи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илм дар бораи техникаи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илм дар бораи техника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илм дар бораи шабака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илм дар бораи техникаи компютерӣ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@26.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Барои номгузории кадом соҳа информатика истифода шудааст?;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автоматикунонии коркарди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автоматикунонии коркарди маҳсулот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автоматикунонии коркарди истеҳсолот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автоматикунонӣ;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автоматикунонии соҳаи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Бо роҳи якҷоякунии кадом калимаҳо мафҳуми франсузии информатика пайдо шудааст?;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ахбор ва илм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ахбор ва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ахбор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илм ва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автоматика ва илм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Пайдошавии информатика бо тараққиёти чӣ алоқаманд 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техникаи соҳавӣ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техникаи саноатӣ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техникаи компютерӣ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техникаи молиявӣ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техникаи кишоварзӣ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@29.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Фанне, ки усулҳои ғункунӣ, нигоҳдорӣ, коркард ва пешниҳоди ахбори илмиро бо воситаи техникаи ҳисоббарори замонавӣ меомӯзад, чӣ номида мешавад?;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Иттиллот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Информатсия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Информатика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Автоматика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@30.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Аз кадом қисмҳои боҳамалоқаманд информатика иборат аст?;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Воситаҳои техникӣ, барномавӣ ва истеъмолӣ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Воситаҳои соҳавӣ, барномавӣ ва алгоритмӣ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Воситаҳои техникӣ, барномавӣ ва саноатӣ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Воситаҳои техникӣ, барномавӣ ва истеҳсолӣ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Воситаҳои техникӣ, барномавӣ ва инструменталӣ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@31.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Як Кбайт ба чанд байт баробар аст?</w:t>
      </w:r>
    </w:p>
    <w:p w:rsidR="00EA44ED" w:rsidRPr="00BF687F" w:rsidRDefault="00EA44ED" w:rsidP="00783A99">
      <w:pPr>
        <w:jc w:val="both"/>
        <w:rPr>
          <w:rFonts w:ascii="Palatino Linotype" w:hAnsi="Palatino Linotype"/>
          <w:b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1024 байт;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1024 Кбайт;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/>
          <w:color w:val="000000"/>
          <w:lang w:val="tt-RU"/>
        </w:rPr>
        <w:t>$</w:t>
      </w:r>
      <w:r w:rsidRPr="00BF687F">
        <w:rPr>
          <w:rFonts w:ascii="Palatino Linotype" w:hAnsi="Palatino Linotype"/>
          <w:b/>
          <w:color w:val="000000"/>
          <w:lang w:val="en-US"/>
        </w:rPr>
        <w:t>C</w:t>
      </w:r>
      <w:r w:rsidRPr="00BF687F">
        <w:rPr>
          <w:rFonts w:ascii="Palatino Linotype" w:hAnsi="Palatino Linotype"/>
          <w:b/>
          <w:color w:val="000000"/>
          <w:lang w:val="tt-RU"/>
        </w:rPr>
        <w:t xml:space="preserve">) </w:t>
      </w:r>
      <w:r w:rsidRPr="00BF687F">
        <w:rPr>
          <w:rFonts w:ascii="Palatino Linotype" w:hAnsi="Palatino Linotype"/>
          <w:color w:val="000000"/>
          <w:lang w:val="tt-RU"/>
        </w:rPr>
        <w:t>1124 байт;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1014 Мбайт;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1014 Мбайт;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Ахбор аз кадом забон гирифта 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тоҷикӣ;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лотунӣ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русӣ;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ангилисӣ;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хитоӣ;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Маълумоти дилхоҳ оиди олами моро иҳота карда, ки вайро мо бо воситаи органҳои ҳиссиёт: чашм, гӯш, забон, бини, пӯст, кабул менамоем, чи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Маҷмӯи хабарҳои ба таффакури мо даркшавандае, ки ин ё он хусусияти объект ва ҳодисаҳои муҳити ҳақиқиро инъикос менамояд,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color w:val="000000"/>
          <w:lang w:val="tg-Cyrl-TJ"/>
        </w:rPr>
        <w:t>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Ахборе, ки қонуниятҳои объективии табиат, ҷамъият ва таффакуррро бо пуррагӣ инъикос менамояд,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ахбори илмӣ;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Ахборе, ки дар асоси он бо роҳи муҳокимаронии мантиқӣ хулосаҳои муайян баровардан мумкин аст,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ахбори илмӣ;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Ахбореро, ки дар шаклҳои мушахас инъикос ёфта, ба равандҳои имконии коркард комилан мувофиқ мебошад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ахбори илмӣ;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Намуди пешниходи ахбор ба намуди сухан, матн, тасвир, маълумотҳои ададӣ, графикҳо, ҷадвалҳо ва ғайра мебошад,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ахбори илмӣ;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tabs>
          <w:tab w:val="left" w:pos="855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Рамзӣ, матнӣ, ададӣ, графикӣ, овозӣ, ламсӣ, зоиқавӣ ва буйи чийи ахбор мебошанд?;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маълумот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хабар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намудҳои ахбор;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ахбори илмӣ;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@40.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Роҳҳо ва равандҳое, ки пешниҳоди ахборро аз сарчашмаи ӯ ба истифодабаранда таъмин менамояд, чи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коммуникатсияи</w:t>
      </w:r>
      <w:r w:rsidRPr="00BF687F">
        <w:rPr>
          <w:rStyle w:val="spelle"/>
          <w:rFonts w:ascii="Palatino Linotype" w:hAnsi="Palatino Linotype"/>
          <w:color w:val="000000"/>
          <w:lang w:val="tt-RU"/>
        </w:rPr>
        <w:t xml:space="preserve"> ишораҳ</w:t>
      </w:r>
      <w:r w:rsidRPr="00BF687F">
        <w:rPr>
          <w:rStyle w:val="spelle"/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>(сигнал);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коммуникатсияи</w:t>
      </w:r>
      <w:r w:rsidRPr="00BF687F">
        <w:rPr>
          <w:rStyle w:val="spelle"/>
          <w:rFonts w:ascii="Palatino Linotype" w:hAnsi="Palatino Linotype"/>
          <w:color w:val="000000"/>
          <w:lang w:val="tt-RU"/>
        </w:rPr>
        <w:t xml:space="preserve"> маълумотро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Style w:val="spelle"/>
          <w:rFonts w:ascii="Palatino Linotype" w:hAnsi="Palatino Linotype"/>
          <w:color w:val="000000"/>
          <w:lang w:val="tt-RU"/>
        </w:rPr>
        <w:t>хусусиятҳ</w:t>
      </w:r>
      <w:r w:rsidRPr="00BF687F">
        <w:rPr>
          <w:rStyle w:val="spelle"/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Style w:val="spelle"/>
          <w:rFonts w:ascii="Palatino Linotype" w:hAnsi="Palatino Linotype"/>
          <w:color w:val="000000"/>
          <w:lang w:val="tt-RU"/>
        </w:rPr>
        <w:t>асосии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коммуникатсияи</w:t>
      </w:r>
      <w:r w:rsidRPr="00BF687F">
        <w:rPr>
          <w:rStyle w:val="spelle"/>
          <w:rFonts w:ascii="Palatino Linotype" w:hAnsi="Palatino Linotype" w:cs="Times New Roman Tj"/>
          <w:color w:val="000000"/>
          <w:lang w:val="tt-RU"/>
        </w:rPr>
        <w:t xml:space="preserve"> маълумот</w:t>
      </w:r>
      <w:r w:rsidRPr="00BF687F">
        <w:rPr>
          <w:rStyle w:val="spelle"/>
          <w:rFonts w:ascii="Palatino Linotype" w:hAnsi="Palatino Linotype"/>
          <w:color w:val="000000"/>
          <w:lang w:val="tt-RU"/>
        </w:rPr>
        <w:t>ҳ</w:t>
      </w:r>
      <w:r w:rsidRPr="00BF687F">
        <w:rPr>
          <w:rStyle w:val="spelle"/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коммуникатсияи ахборӣ;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@41.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  <w:lang w:val="tg-Cyrl-TJ"/>
        </w:rPr>
        <w:t>Бит, Байт, Кбайт, Мбайт Гбайт</w:t>
      </w:r>
      <w:r w:rsidRPr="00BF687F">
        <w:rPr>
          <w:rFonts w:ascii="Palatino Linotype" w:hAnsi="Palatino Linotype"/>
          <w:color w:val="000000"/>
          <w:lang w:val="tg-Cyrl-TJ"/>
        </w:rPr>
        <w:t xml:space="preserve">, </w:t>
      </w:r>
      <w:r w:rsidRPr="00BF687F">
        <w:rPr>
          <w:rFonts w:ascii="Palatino Linotype" w:hAnsi="Palatino Linotype"/>
          <w:bCs/>
          <w:color w:val="000000"/>
          <w:lang w:val="tg-Cyrl-TJ"/>
        </w:rPr>
        <w:t>Тбайт,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Пбайт чийи ахбор мебошанд?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Воҳидҳои ченкунӣ;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Воҳиди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Миқдори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Ахбори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Соҳаи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@42.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  <w:lang w:val="tg-Cyrl-TJ"/>
        </w:rPr>
        <w:t>Воҳиди калонтарин ченкунии ахбор кадом аст</w:t>
      </w:r>
      <w:r w:rsidRPr="00BF687F">
        <w:rPr>
          <w:rFonts w:ascii="Palatino Linotype" w:hAnsi="Palatino Linotype"/>
          <w:bCs/>
          <w:color w:val="000000"/>
        </w:rPr>
        <w:t>?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Пбайт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Бит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@43.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  <w:lang w:val="tg-Cyrl-TJ"/>
        </w:rPr>
        <w:t>Воҳиди хурдтарини ченкунии ахбор кадом аст</w:t>
      </w:r>
      <w:r w:rsidRPr="00BF687F">
        <w:rPr>
          <w:rFonts w:ascii="Palatino Linotype" w:hAnsi="Palatino Linotype"/>
          <w:bCs/>
          <w:color w:val="000000"/>
        </w:rPr>
        <w:t>?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Пбайт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Бит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Сбайт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@44.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bCs/>
          <w:color w:val="000000"/>
          <w:lang w:val="tg-Cyrl-TJ"/>
        </w:rPr>
        <w:t>Синоними ахбор кадомҳоанд</w:t>
      </w:r>
      <w:r w:rsidRPr="00BF687F">
        <w:rPr>
          <w:rFonts w:ascii="Palatino Linotype" w:hAnsi="Palatino Linotype"/>
          <w:bCs/>
          <w:color w:val="000000"/>
        </w:rPr>
        <w:t xml:space="preserve"> мебошанд?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Маълумот, хабар, сухан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Маълумот, хониш, 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Ҳамаи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Маълумот, хабар, дониш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Ҳамаи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@45.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Барои ченкунии ахбор кадом параметрҳо истифода карда мешавад?;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$A) миқдор ва </w:t>
      </w:r>
      <w:r w:rsidRPr="00BF687F">
        <w:rPr>
          <w:rFonts w:ascii="Palatino Linotype" w:hAnsi="Palatino Linotype"/>
          <w:bCs/>
          <w:color w:val="000000"/>
        </w:rPr>
        <w:t>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$B) миқдор ва </w:t>
      </w:r>
      <w:r w:rsidRPr="00BF687F">
        <w:rPr>
          <w:rFonts w:ascii="Palatino Linotype" w:hAnsi="Palatino Linotype"/>
          <w:bCs/>
          <w:color w:val="000000"/>
        </w:rPr>
        <w:t>амалиётҳо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миқдор ва иттилоот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миқдор ва адад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миқдор ва ҳаҷми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@46.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Дар компютерҳои ҳозиразамон бисъёртар кадом системаи амалиётӣ истифода мешавад?;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$A) Системаи амалиётии </w:t>
      </w:r>
      <w:r w:rsidRPr="00BF687F">
        <w:rPr>
          <w:rFonts w:ascii="Palatino Linotype" w:hAnsi="Palatino Linotype"/>
          <w:color w:val="000000"/>
          <w:lang w:val="en-US"/>
        </w:rPr>
        <w:t>Windows</w:t>
      </w:r>
      <w:r w:rsidRPr="00BF687F">
        <w:rPr>
          <w:rFonts w:ascii="Palatino Linotype" w:hAnsi="Palatino Linotype"/>
          <w:color w:val="000000"/>
        </w:rPr>
        <w:t xml:space="preserve"> и ширкати </w:t>
      </w:r>
      <w:r w:rsidRPr="00BF687F">
        <w:rPr>
          <w:rFonts w:ascii="Palatino Linotype" w:hAnsi="Palatino Linotype"/>
          <w:color w:val="000000"/>
          <w:lang w:val="en-US"/>
        </w:rPr>
        <w:t>Microsoft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$B) Системаи амалиётии </w:t>
      </w:r>
      <w:r w:rsidRPr="00BF687F">
        <w:rPr>
          <w:rFonts w:ascii="Palatino Linotype" w:hAnsi="Palatino Linotype"/>
          <w:color w:val="000000"/>
          <w:lang w:val="en-US"/>
        </w:rPr>
        <w:t>MS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DOS</w:t>
      </w:r>
      <w:r w:rsidRPr="00BF687F">
        <w:rPr>
          <w:rFonts w:ascii="Palatino Linotype" w:hAnsi="Palatino Linotype"/>
          <w:color w:val="000000"/>
        </w:rPr>
        <w:t xml:space="preserve"> и ширкати </w:t>
      </w:r>
      <w:r w:rsidRPr="00BF687F">
        <w:rPr>
          <w:rFonts w:ascii="Palatino Linotype" w:hAnsi="Palatino Linotype"/>
          <w:color w:val="000000"/>
          <w:lang w:val="en-US"/>
        </w:rPr>
        <w:t>Microsoft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$C) Системаи амалиётии </w:t>
      </w:r>
      <w:r w:rsidRPr="00BF687F">
        <w:rPr>
          <w:rFonts w:ascii="Palatino Linotype" w:hAnsi="Palatino Linotype"/>
          <w:color w:val="000000"/>
          <w:lang w:val="en-US"/>
        </w:rPr>
        <w:t>Novel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$D) Системаи амалиётии </w:t>
      </w:r>
      <w:r w:rsidRPr="00BF687F">
        <w:rPr>
          <w:rFonts w:ascii="Palatino Linotype" w:hAnsi="Palatino Linotype"/>
          <w:color w:val="000000"/>
          <w:lang w:val="en-US"/>
        </w:rPr>
        <w:t>MacOS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$E) Системаи амалиётии </w:t>
      </w:r>
      <w:r w:rsidRPr="00BF687F">
        <w:rPr>
          <w:rFonts w:ascii="Palatino Linotype" w:hAnsi="Palatino Linotype"/>
          <w:color w:val="000000"/>
          <w:lang w:val="en-US"/>
        </w:rPr>
        <w:t>Linux</w:t>
      </w:r>
      <w:r w:rsidRPr="00BF687F">
        <w:rPr>
          <w:rFonts w:ascii="Palatino Linotype" w:hAnsi="Palatino Linotype"/>
          <w:color w:val="000000"/>
        </w:rPr>
        <w:t xml:space="preserve"> – системаи амалиётии озод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@47.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Кадоме аз ин барномаҳо системаи амалиёти мебошанд?;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$A) </w:t>
      </w:r>
      <w:r w:rsidRPr="00BF687F">
        <w:rPr>
          <w:rFonts w:ascii="Palatino Linotype" w:hAnsi="Palatino Linotype"/>
          <w:color w:val="000000"/>
        </w:rPr>
        <w:t>Данилов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$B) Windows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$C) Norton Commander;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</w:t>
      </w:r>
      <w:r w:rsidRPr="00BF687F">
        <w:rPr>
          <w:rFonts w:ascii="Palatino Linotype" w:hAnsi="Palatino Linotype"/>
          <w:color w:val="000000"/>
        </w:rPr>
        <w:t>Касперский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$E) Word 2010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tt-RU"/>
        </w:rPr>
        <w:t>@48.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</w:rPr>
        <w:t>Системаи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амалиётии</w:t>
      </w:r>
      <w:r w:rsidRPr="00BF687F">
        <w:rPr>
          <w:rFonts w:ascii="Palatino Linotype" w:hAnsi="Palatino Linotype"/>
          <w:color w:val="000000"/>
          <w:lang w:val="en-US"/>
        </w:rPr>
        <w:t xml:space="preserve"> Windows </w:t>
      </w:r>
      <w:r w:rsidRPr="00BF687F">
        <w:rPr>
          <w:rFonts w:ascii="Palatino Linotype" w:hAnsi="Palatino Linotype"/>
          <w:color w:val="000000"/>
        </w:rPr>
        <w:t>дар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кадом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сол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сохта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шудааст</w:t>
      </w:r>
      <w:r w:rsidRPr="00BF687F">
        <w:rPr>
          <w:rFonts w:ascii="Palatino Linotype" w:hAnsi="Palatino Linotype"/>
          <w:color w:val="000000"/>
          <w:lang w:val="en-US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1981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1982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</w:t>
      </w:r>
      <w:r w:rsidRPr="00BF687F">
        <w:rPr>
          <w:rFonts w:ascii="Palatino Linotype" w:hAnsi="Palatino Linotype"/>
          <w:color w:val="000000"/>
          <w:lang w:val="en-US"/>
        </w:rPr>
        <w:t>C</w:t>
      </w:r>
      <w:r w:rsidRPr="00BF687F">
        <w:rPr>
          <w:rFonts w:ascii="Palatino Linotype" w:hAnsi="Palatino Linotype"/>
          <w:color w:val="000000"/>
        </w:rPr>
        <w:t>) 1985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1983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1984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@49.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Дарозии хабар, ки бо ёрии он вайро кодгузори кардан мумкин аст, чиро ифода мекунад?;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$A) миқдор ва </w:t>
      </w:r>
      <w:r w:rsidRPr="00BF687F">
        <w:rPr>
          <w:rFonts w:ascii="Palatino Linotype" w:hAnsi="Palatino Linotype"/>
          <w:bCs/>
          <w:color w:val="000000"/>
        </w:rPr>
        <w:t>намуд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$B) миқдор ва </w:t>
      </w:r>
      <w:r w:rsidRPr="00BF687F">
        <w:rPr>
          <w:rFonts w:ascii="Palatino Linotype" w:hAnsi="Palatino Linotype"/>
          <w:bCs/>
          <w:color w:val="000000"/>
        </w:rPr>
        <w:t>равандхо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миқдор ва иттилоот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микдори ахбор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миқдор ва рамз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  <w:lang w:val="tt-RU"/>
        </w:rPr>
        <w:t>@50.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Системаи амалиётӣ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$A) Системаи амалиётӣ гуфта барномаеро меноманд, ки коршоямӣ ва корношоямии сохторҳои компютерро месанҷад, оиди мавҷуд будани камбудӣ хабар ва роҳҳои ислоҳи онро нишон медиҳад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$B) Системаи амалиётӣ гуфта барномаеро меноманд, ки компютерро ба кор омода менамояд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$C) Системаи амалиётӣ гуфта барномаеро меноманд, ки компютерро ба кор омода менамояд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$D) Системаи амалиётӣ гуфта барномаеро меноманд, ки оиди мавҷуд будани камбудӣ хабар ва роҳҳои ислоҳи онро нишон медиҳад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>$E) Системаи амалиётӣ гуфта барномаеро меноманд, ки компютерро ба кор омода менамояд, коршоямӣ ва корношоямии сохторҳои компютерро месанҷад, оиди мавҷуд будани камбудӣ хабар ва роҳҳои ислоҳи онро нишон медиҳад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  <w:lang w:val="tt-RU"/>
        </w:rPr>
        <w:t>Роҳҳои навишти ададҳо бо ёрии рақамҳо ва аломатҳои махсус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системаи ҳисобкунӣ;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системаи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системаи омехта;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системаи омилӣ;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системаи оператсионӣ;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Чи гуфта, забонеро меноманд, ки хондан ва навиштани ададҳо ва иҷрои амалҳо бо онҳоро дар бар мегирад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системаи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системаи ҳисобкунӣ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системаи омехта;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системаи омилӣ;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системаи оператсионӣ;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>Маҷмӯи аломатҳо, ки хангоми кодгузории ахбор дар ягон забон истифода карда мешавад,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асос;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адад;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алфавит;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рақам;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рамз;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Системаи ҳисобкунӣ чанд намуд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4;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Намудҳои системаи ҳисобкунӣ кадомҳоанд?;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мавқеӣ ва ишоравӣ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ғайримавқеӣ ва ишоравӣ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 xml:space="preserve">мавқеӣ </w:t>
      </w:r>
      <w:r w:rsidRPr="00BF687F">
        <w:rPr>
          <w:rFonts w:ascii="Palatino Linotype" w:hAnsi="Palatino Linotype" w:cs="Times New Roman Tj"/>
          <w:color w:val="000000"/>
          <w:lang w:val="tg-Cyrl-TJ"/>
        </w:rPr>
        <w:t>ва</w:t>
      </w:r>
      <w:r w:rsidRPr="00BF687F">
        <w:rPr>
          <w:rFonts w:ascii="Palatino Linotype" w:hAnsi="Palatino Linotype"/>
          <w:color w:val="000000"/>
          <w:lang w:val="tg-Cyrl-TJ"/>
        </w:rPr>
        <w:t xml:space="preserve"> ғайримавқеӣ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Дар кадом системаи ҳисобкунӣ қимати адад аз мақеъи(ҷойи) вай вобастагӣ надорад?;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ғайримавқеӣ;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оддӣ;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Системае, ки қимати ададҳо, аз мавқеи(ҷойи) онҳо вобастагӣ дорад, чӣ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ғайримавқеӣ;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оддӣ;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bCs/>
          <w:color w:val="000000"/>
        </w:rPr>
        <w:t>Ба системаи ҳисобикунии мавқеи кадом намуди системаи ҳисобкунӣ дохиланд?;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дуи;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даҳӣ;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bCs/>
          <w:color w:val="000000"/>
          <w:lang w:val="tt-RU"/>
        </w:rPr>
        <w:t>ҳамаи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шонздаҳӣ;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ҳаштӣ;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@59.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 системаи ҳисобкунии ғайримавқеъи чиҳо дохил мешаванд?;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bCs/>
          <w:color w:val="000000"/>
          <w:lang w:val="tt-RU"/>
        </w:rPr>
        <w:t>римӣ, ададӣ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ададӣ, </w:t>
      </w:r>
      <w:r w:rsidRPr="00BF687F">
        <w:rPr>
          <w:rFonts w:ascii="Palatino Linotype" w:hAnsi="Palatino Linotype"/>
          <w:color w:val="000000"/>
          <w:lang w:val="tt-RU"/>
        </w:rPr>
        <w:t>нули;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унарӣ, римӣ;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bCs/>
          <w:color w:val="000000"/>
          <w:lang w:val="tt-RU"/>
        </w:rPr>
        <w:t>рамзӣ, ададӣ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Формулаи зерин барои чӣ истифода карда мешавад?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</w:rPr>
        <w:t>А = а</w:t>
      </w:r>
      <w:r w:rsidRPr="00BF687F">
        <w:rPr>
          <w:rFonts w:ascii="Palatino Linotype" w:hAnsi="Palatino Linotype"/>
          <w:bCs/>
          <w:color w:val="000000"/>
          <w:vertAlign w:val="subscript"/>
        </w:rPr>
        <w:t>0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n-1 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n-2 2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2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n-3 2</w:t>
      </w:r>
      <w:r w:rsidRPr="00BF687F">
        <w:rPr>
          <w:rFonts w:ascii="Palatino Linotype" w:hAnsi="Palatino Linotype"/>
          <w:bCs/>
          <w:color w:val="000000"/>
        </w:rPr>
        <w:t>+….+ а</w:t>
      </w:r>
      <w:r w:rsidRPr="00BF687F">
        <w:rPr>
          <w:rFonts w:ascii="Palatino Linotype" w:hAnsi="Palatino Linotype"/>
          <w:bCs/>
          <w:color w:val="000000"/>
          <w:vertAlign w:val="subscript"/>
        </w:rPr>
        <w:t>n-1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n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0</w:t>
      </w:r>
      <w:r w:rsidRPr="00BF687F">
        <w:rPr>
          <w:rFonts w:ascii="Palatino Linotype" w:hAnsi="Palatino Linotype"/>
          <w:bCs/>
          <w:color w:val="000000"/>
        </w:rPr>
        <w:t>+ а-</w:t>
      </w:r>
      <w:r w:rsidRPr="00BF687F">
        <w:rPr>
          <w:rFonts w:ascii="Palatino Linotype" w:hAnsi="Palatino Linotype"/>
          <w:bCs/>
          <w:color w:val="000000"/>
          <w:vertAlign w:val="subscript"/>
        </w:rPr>
        <w:t>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-1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-2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- 2</w:t>
      </w:r>
      <w:r w:rsidRPr="00BF687F">
        <w:rPr>
          <w:rFonts w:ascii="Palatino Linotype" w:hAnsi="Palatino Linotype"/>
          <w:bCs/>
          <w:color w:val="000000"/>
        </w:rPr>
        <w:t>+….,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Барои тафтиши навишт ва гузариши ададҳо дар системаи риёзӣ;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Барои навишти дурусти ададҳо дар системаи 2-и, 8-и, 10-и ивазкунӣ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аз як системаи ҳисобӣ ба системаи дигар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Ҳамаи ҷавобҳо нодурустанд;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bCs/>
          <w:color w:val="000000"/>
          <w:lang w:val="tt-RU"/>
        </w:rPr>
        <w:t>Барои тафтиши навишти дурусти ададҳо дар системаи даҳӣ ва гузариш аз як системаи ҳисобӣ ба системаи дигар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>Асоси системаи ҳисобкунии 2 – ро кадом адад ташкил медиҳад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16;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>Асоси системаи ҳисобкунии 10 – ро кадом адад ташкил медиҳад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16;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>Асоси системаи ҳисобкунии 8 – ро кадом адад ташкил медиҳад</w:t>
      </w:r>
      <w:r w:rsidRPr="00BF687F">
        <w:rPr>
          <w:rFonts w:ascii="Palatino Linotype" w:hAnsi="Palatino Linotype"/>
          <w:bCs/>
          <w:color w:val="000000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16;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>Асоси системаи ҳисобкунии 16 – ро кадом адад ташкил медиҳад</w:t>
      </w:r>
      <w:r w:rsidRPr="00BF687F">
        <w:rPr>
          <w:rFonts w:ascii="Palatino Linotype" w:hAnsi="Palatino Linotype"/>
          <w:bCs/>
          <w:color w:val="000000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16;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>Дар системаи ҳисобкунии 2- и чанд адад истифода карда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10 адад ва 4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8 адад ва 6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</w:rPr>
        <w:t>10 адад ва 6 ҳарф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6 адад ва 6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10 адад ва 2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>Дар системаи ҳисобкунии 10- и чанд адад истифода карда мешавад</w:t>
      </w:r>
      <w:r w:rsidRPr="00BF687F">
        <w:rPr>
          <w:rFonts w:ascii="Palatino Linotype" w:hAnsi="Palatino Linotype"/>
          <w:bCs/>
          <w:color w:val="000000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</w:rPr>
        <w:t>15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>Дар системаи ҳисобкунии 8- и чанд адад истифода карда мешавад</w:t>
      </w:r>
      <w:r w:rsidRPr="00BF687F">
        <w:rPr>
          <w:rFonts w:ascii="Palatino Linotype" w:hAnsi="Palatino Linotype"/>
          <w:bCs/>
          <w:color w:val="000000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10;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</w:rPr>
        <w:t>6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@68.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 w:rsidRPr="00BF687F">
        <w:rPr>
          <w:rFonts w:ascii="Palatino Linotype" w:hAnsi="Palatino Linotype"/>
          <w:color w:val="000000"/>
        </w:rPr>
        <w:t>Дар системаи ҳисобкунии 16- и чанд адад ва ҳарф истифода карда мешавад</w:t>
      </w:r>
      <w:r w:rsidRPr="00BF687F">
        <w:rPr>
          <w:rFonts w:ascii="Palatino Linotype" w:hAnsi="Palatino Linotype"/>
          <w:bCs/>
          <w:color w:val="000000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10</w:t>
      </w:r>
      <w:r w:rsidRPr="00BF687F">
        <w:rPr>
          <w:rFonts w:ascii="Palatino Linotype" w:hAnsi="Palatino Linotype"/>
          <w:color w:val="000000"/>
        </w:rPr>
        <w:t xml:space="preserve"> адад ва 4 ҳарф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8</w:t>
      </w:r>
      <w:r w:rsidRPr="00BF687F">
        <w:rPr>
          <w:rFonts w:ascii="Palatino Linotype" w:hAnsi="Palatino Linotype"/>
          <w:color w:val="000000"/>
        </w:rPr>
        <w:t xml:space="preserve"> адад ва 6 ҳарф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</w:rPr>
        <w:t>10 адад ва 6 ҳарф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6 адад ва 6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2 адад ва 6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@69.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 xml:space="preserve">Барномае, ки </w:t>
      </w:r>
      <w:r w:rsidRPr="00BF687F">
        <w:rPr>
          <w:rFonts w:ascii="Palatino Linotype" w:hAnsi="Palatino Linotype"/>
          <w:noProof/>
          <w:color w:val="000000"/>
          <w:spacing w:val="-7"/>
          <w:lang w:val="tg-Cyrl-TJ"/>
        </w:rPr>
        <w:t xml:space="preserve">барои тайёр намудани мактубҳо, факсҳо, </w:t>
      </w:r>
      <w:r w:rsidRPr="00BF687F">
        <w:rPr>
          <w:rFonts w:ascii="Palatino Linotype" w:hAnsi="Palatino Linotype"/>
          <w:noProof/>
          <w:color w:val="000000"/>
          <w:spacing w:val="-4"/>
          <w:lang w:val="tg-Cyrl-TJ"/>
        </w:rPr>
        <w:t>мақолаҳо, ҳуҷҷатҳо, бланкаҳо, ҳисоботҳо ва ғайра истифода карда мешаванд</w:t>
      </w:r>
      <w:r w:rsidRPr="00BF687F">
        <w:rPr>
          <w:rFonts w:ascii="Palatino Linotype" w:hAnsi="Palatino Linotype"/>
          <w:color w:val="000000"/>
          <w:lang w:val="tg-Cyrl-TJ"/>
        </w:rPr>
        <w:t>, чӣ ном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Pедактори электронӣ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Редактори графикӣ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color w:val="000000"/>
          <w:lang w:val="tg-Cyrl-TJ"/>
        </w:rPr>
        <w:t>Ҷадвали электронӣ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color w:val="000000"/>
          <w:lang w:val="tg-Cyrl-TJ"/>
        </w:rPr>
        <w:t>Редактори матнӣ</w:t>
      </w:r>
      <w:r w:rsidRPr="00BF687F">
        <w:rPr>
          <w:rFonts w:ascii="Palatino Linotype" w:hAnsi="Palatino Linotype"/>
          <w:color w:val="000000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>Блокнот;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>
        <w:rPr>
          <w:rFonts w:ascii="Palatino Linotype" w:hAnsi="Palatino Linotype"/>
          <w:color w:val="000000"/>
          <w:lang w:val="tt-RU"/>
        </w:rPr>
        <w:t>@70.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>Амалиёти зерин: Пуск</w:t>
      </w:r>
      <w:r w:rsidRPr="00BF687F">
        <w:rPr>
          <w:rFonts w:ascii="Palatino Linotype" w:hAnsi="Palatino Linotype"/>
          <w:color w:val="000000"/>
          <w:lang w:val="tg-Cyrl-TJ"/>
        </w:rPr>
        <w:sym w:font="Symbol" w:char="F0AE"/>
      </w:r>
      <w:r w:rsidRPr="00BF687F">
        <w:rPr>
          <w:rFonts w:ascii="Palatino Linotype" w:hAnsi="Palatino Linotype"/>
          <w:color w:val="000000"/>
          <w:lang w:val="tg-Cyrl-TJ"/>
        </w:rPr>
        <w:t>Программы</w:t>
      </w:r>
      <w:r w:rsidRPr="00BF687F">
        <w:rPr>
          <w:rFonts w:ascii="Palatino Linotype" w:hAnsi="Palatino Linotype"/>
          <w:color w:val="000000"/>
          <w:lang w:val="tg-Cyrl-TJ"/>
        </w:rPr>
        <w:sym w:font="Symbol" w:char="F0AE"/>
      </w:r>
      <w:r w:rsidRPr="00BF687F">
        <w:rPr>
          <w:rFonts w:ascii="Palatino Linotype" w:hAnsi="Palatino Linotype"/>
          <w:color w:val="000000"/>
          <w:lang w:val="tg-Cyrl-TJ"/>
        </w:rPr>
        <w:t>Microsoft Office</w:t>
      </w:r>
      <w:r w:rsidRPr="00BF687F">
        <w:rPr>
          <w:rFonts w:ascii="Palatino Linotype" w:hAnsi="Palatino Linotype"/>
          <w:color w:val="000000"/>
          <w:lang w:val="tg-Cyrl-TJ"/>
        </w:rPr>
        <w:sym w:font="Symbol" w:char="F0AE"/>
      </w:r>
      <w:r w:rsidRPr="00BF687F">
        <w:rPr>
          <w:rFonts w:ascii="Palatino Linotype" w:hAnsi="Palatino Linotype"/>
          <w:color w:val="000000"/>
          <w:lang w:val="tg-Cyrl-TJ"/>
        </w:rPr>
        <w:t>MS Word ба кор омодакунии кадом барнома мебошад?;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>$A) Калкулятор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>$B) Paint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g-Cyrl-TJ"/>
        </w:rPr>
        <w:t>$</w:t>
      </w:r>
      <w:r w:rsidRPr="00BF687F">
        <w:rPr>
          <w:rFonts w:ascii="Palatino Linotype" w:hAnsi="Palatino Linotype"/>
          <w:color w:val="000000"/>
          <w:lang w:val="en-US"/>
        </w:rPr>
        <w:t>C</w:t>
      </w:r>
      <w:r w:rsidRPr="00BF687F">
        <w:rPr>
          <w:rFonts w:ascii="Palatino Linotype" w:hAnsi="Palatino Linotype"/>
          <w:color w:val="000000"/>
          <w:lang w:val="tg-Cyrl-TJ"/>
        </w:rPr>
        <w:t>) WordPad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>$D) Блокнот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g-Cyrl-TJ"/>
        </w:rPr>
        <w:t>$E) Word</w:t>
      </w:r>
      <w:r w:rsidRPr="00BF687F">
        <w:rPr>
          <w:rFonts w:ascii="Palatino Linotype" w:hAnsi="Palatino Linotype"/>
          <w:color w:val="000000"/>
          <w:lang w:val="en-US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  <w:lang w:val="tt-RU"/>
        </w:rPr>
        <w:t>Роҳҳои навишти ададҳо бо ёрии рақамҳо ва аломатҳои махсус чи номида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системаи ҳисобкунӣ;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системаи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системаи омехта;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системаи омилӣ;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системаи оператсионӣ;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Чи забоне мебошад, ки хондан ва навиштани ададҳо ва иҷрои амалҳо бо онҳоро дар бар мегирад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системаи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g-Cyrl-TJ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системаи ҳисобкунӣ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системаи омехта;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системаи омилӣ;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системаи оператсионӣ;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Маҷмӯи аломатҳо, ки хангоми кодгузории ахбор дар ягон забон истифода карда мешавад, чи номида мешавад?;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асос;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адад;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алфавит;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рақам;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рамз;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Чанд намуди системаи ҳисобкунӣ вуҷуд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4;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Намудҳои системаи ҳисобкуниро муайян намоед?;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tg-Cyrl-TJ"/>
        </w:rPr>
        <w:t>мавқеӣ ва зарурӣ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ғайримавқеӣ ва зарурӣ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нодурустанд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tg-Cyrl-TJ"/>
        </w:rPr>
        <w:t xml:space="preserve">мавқеӣ </w:t>
      </w:r>
      <w:r w:rsidRPr="00BF687F">
        <w:rPr>
          <w:rFonts w:ascii="Palatino Linotype" w:hAnsi="Palatino Linotype" w:cs="Times New Roman Tj"/>
          <w:color w:val="000000"/>
          <w:lang w:val="tg-Cyrl-TJ"/>
        </w:rPr>
        <w:t>ва</w:t>
      </w:r>
      <w:r w:rsidRPr="00BF687F">
        <w:rPr>
          <w:rFonts w:ascii="Palatino Linotype" w:hAnsi="Palatino Linotype"/>
          <w:color w:val="000000"/>
          <w:lang w:val="tg-Cyrl-TJ"/>
        </w:rPr>
        <w:t xml:space="preserve"> ғайримавқеӣ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Қимати адад аз мақеъи(ҷойи) он дар кадом системаи ҳисобкунӣ вобастагӣ надорад?;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ғайримавқеӣ;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оддӣ;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Қимати ададҳо, аз мавқеи(ҷойи) онҳо дар кадом системаи ҳисобкунӣ вобастагӣ дорад?;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ғайримавқеӣ;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tg-Cyrl-TJ"/>
        </w:rPr>
        <w:t>мавқеӣ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оддӣ;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  <w:lang w:val="tt-RU"/>
        </w:rPr>
        <w:t>Кадом намуди системаи ҳисобкуниҳо ба системаи ҳисобикунии мавқеи дохил мебошанд?;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дуи;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даҳӣ;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bCs/>
          <w:color w:val="000000"/>
          <w:lang w:val="tt-RU"/>
        </w:rPr>
        <w:t>ҳамаи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шонздаҳӣ;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ҳаштӣ;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@79.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 системаи ҳисобкунии ғайримавқеъи кадом намуди системаҳо дохиланд?;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ҳамаи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ҷавобҳо дурустанд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bCs/>
          <w:color w:val="000000"/>
          <w:lang w:val="tt-RU"/>
        </w:rPr>
        <w:t>римӣ, ададӣ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ададӣ, </w:t>
      </w:r>
      <w:r w:rsidRPr="00BF687F">
        <w:rPr>
          <w:rFonts w:ascii="Palatino Linotype" w:hAnsi="Palatino Linotype"/>
          <w:color w:val="000000"/>
          <w:lang w:val="tt-RU"/>
        </w:rPr>
        <w:t>нули;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унарӣ, римӣ;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bCs/>
          <w:color w:val="000000"/>
          <w:lang w:val="tt-RU"/>
        </w:rPr>
        <w:t>рамзӣ, ададӣ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</w:rPr>
        <w:t xml:space="preserve">Барои чӣ </w:t>
      </w:r>
      <w:r w:rsidRPr="00BF687F">
        <w:rPr>
          <w:rFonts w:ascii="Palatino Linotype" w:hAnsi="Palatino Linotype"/>
          <w:color w:val="000000"/>
          <w:lang w:val="tt-RU"/>
        </w:rPr>
        <w:t>формулаи зерин</w:t>
      </w:r>
      <w:r w:rsidRPr="00BF687F">
        <w:rPr>
          <w:rFonts w:ascii="Palatino Linotype" w:hAnsi="Palatino Linotype"/>
          <w:color w:val="000000"/>
        </w:rPr>
        <w:t xml:space="preserve"> истифода мешавад?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</w:rPr>
        <w:t>А = а</w:t>
      </w:r>
      <w:r w:rsidRPr="00BF687F">
        <w:rPr>
          <w:rFonts w:ascii="Palatino Linotype" w:hAnsi="Palatino Linotype"/>
          <w:bCs/>
          <w:color w:val="000000"/>
          <w:vertAlign w:val="subscript"/>
        </w:rPr>
        <w:t>0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n-1 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n-2 2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2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n-3 2</w:t>
      </w:r>
      <w:r w:rsidRPr="00BF687F">
        <w:rPr>
          <w:rFonts w:ascii="Palatino Linotype" w:hAnsi="Palatino Linotype"/>
          <w:bCs/>
          <w:color w:val="000000"/>
        </w:rPr>
        <w:t>+….+ а</w:t>
      </w:r>
      <w:r w:rsidRPr="00BF687F">
        <w:rPr>
          <w:rFonts w:ascii="Palatino Linotype" w:hAnsi="Palatino Linotype"/>
          <w:bCs/>
          <w:color w:val="000000"/>
          <w:vertAlign w:val="subscript"/>
        </w:rPr>
        <w:t>n-1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n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0</w:t>
      </w:r>
      <w:r w:rsidRPr="00BF687F">
        <w:rPr>
          <w:rFonts w:ascii="Palatino Linotype" w:hAnsi="Palatino Linotype"/>
          <w:bCs/>
          <w:color w:val="000000"/>
        </w:rPr>
        <w:t>+ а-</w:t>
      </w:r>
      <w:r w:rsidRPr="00BF687F">
        <w:rPr>
          <w:rFonts w:ascii="Palatino Linotype" w:hAnsi="Palatino Linotype"/>
          <w:bCs/>
          <w:color w:val="000000"/>
          <w:vertAlign w:val="subscript"/>
        </w:rPr>
        <w:t>1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-1</w:t>
      </w:r>
      <w:r w:rsidRPr="00BF687F">
        <w:rPr>
          <w:rFonts w:ascii="Palatino Linotype" w:hAnsi="Palatino Linotype"/>
          <w:bCs/>
          <w:color w:val="000000"/>
        </w:rPr>
        <w:t>+ а</w:t>
      </w:r>
      <w:r w:rsidRPr="00BF687F">
        <w:rPr>
          <w:rFonts w:ascii="Palatino Linotype" w:hAnsi="Palatino Linotype"/>
          <w:bCs/>
          <w:color w:val="000000"/>
          <w:vertAlign w:val="subscript"/>
        </w:rPr>
        <w:t>-2</w:t>
      </w:r>
      <w:r w:rsidRPr="00BF687F">
        <w:rPr>
          <w:rFonts w:ascii="Palatino Linotype" w:hAnsi="Palatino Linotype"/>
          <w:bCs/>
          <w:color w:val="000000"/>
        </w:rPr>
        <w:t>Х</w:t>
      </w:r>
      <w:r w:rsidRPr="00BF687F">
        <w:rPr>
          <w:rFonts w:ascii="Palatino Linotype" w:hAnsi="Palatino Linotype"/>
          <w:bCs/>
          <w:color w:val="000000"/>
          <w:vertAlign w:val="superscript"/>
        </w:rPr>
        <w:t>- 2</w:t>
      </w:r>
      <w:r w:rsidRPr="00BF687F">
        <w:rPr>
          <w:rFonts w:ascii="Palatino Linotype" w:hAnsi="Palatino Linotype"/>
          <w:bCs/>
          <w:color w:val="000000"/>
        </w:rPr>
        <w:t>+….,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Барои тафтиши навишт ва гузариши ададҳо дар системаи риёзӣ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ва гузариш аз як системаи ҳисобӣ ба системаи дигар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Барои навишти дурусти ададҳо;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Ҳамаи ҷавобҳо нодурустанд;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bCs/>
          <w:color w:val="000000"/>
          <w:lang w:val="tt-RU"/>
        </w:rPr>
        <w:t>Барои тафтиши навишти дурусти ададҳо дар системаи даҳӣ ва гузариш аз як системаи ҳисобӣ ба системаи дигар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Пайдарпаии охирноки амалҳ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 xml:space="preserve">, </w:t>
      </w:r>
      <w:r w:rsidRPr="00BF687F">
        <w:rPr>
          <w:rFonts w:ascii="Palatino Linotype" w:hAnsi="Palatino Linotype" w:cs="Times New Roman Tj"/>
          <w:color w:val="000000"/>
          <w:lang w:val="tt-RU"/>
        </w:rPr>
        <w:t>ки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аз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</w:t>
      </w:r>
      <w:r w:rsidRPr="00BF687F">
        <w:rPr>
          <w:rFonts w:ascii="Palatino Linotype" w:hAnsi="Palatino Linotype"/>
          <w:color w:val="000000"/>
          <w:lang w:val="tt-RU"/>
        </w:rPr>
        <w:t>ӯ</w:t>
      </w:r>
      <w:r w:rsidRPr="00BF687F">
        <w:rPr>
          <w:rFonts w:ascii="Palatino Linotype" w:hAnsi="Palatino Linotype" w:cs="Times New Roman Tj"/>
          <w:color w:val="000000"/>
          <w:lang w:val="tt-RU"/>
        </w:rPr>
        <w:t>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ягон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оида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ё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онуни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муайян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сохта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</w:t>
      </w:r>
      <w:r w:rsidRPr="00BF687F">
        <w:rPr>
          <w:rFonts w:ascii="Palatino Linotype" w:hAnsi="Palatino Linotype"/>
          <w:color w:val="000000"/>
          <w:lang w:val="tt-RU"/>
        </w:rPr>
        <w:t xml:space="preserve">, </w:t>
      </w:r>
      <w:r w:rsidRPr="00BF687F">
        <w:rPr>
          <w:rFonts w:ascii="Palatino Linotype" w:hAnsi="Palatino Linotype" w:cs="Times New Roman Tj"/>
          <w:color w:val="000000"/>
          <w:lang w:val="tt-RU"/>
        </w:rPr>
        <w:t>аз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шарти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масъала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</w:t>
      </w:r>
      <w:r w:rsidRPr="00BF687F">
        <w:rPr>
          <w:rFonts w:ascii="Palatino Linotype" w:hAnsi="Palatino Linotype"/>
          <w:color w:val="000000"/>
          <w:lang w:val="tt-RU"/>
        </w:rPr>
        <w:t xml:space="preserve"> ҳ</w:t>
      </w:r>
      <w:r w:rsidRPr="00BF687F">
        <w:rPr>
          <w:rFonts w:ascii="Palatino Linotype" w:hAnsi="Palatino Linotype" w:cs="Times New Roman Tj"/>
          <w:color w:val="000000"/>
          <w:lang w:val="tt-RU"/>
        </w:rPr>
        <w:t>алли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меорад</w:t>
      </w:r>
      <w:r w:rsidRPr="00BF687F">
        <w:rPr>
          <w:rFonts w:ascii="Palatino Linotype" w:hAnsi="Palatino Linotype"/>
          <w:color w:val="000000"/>
          <w:lang w:val="tt-RU"/>
        </w:rPr>
        <w:t xml:space="preserve">, чи </w:t>
      </w:r>
      <w:r w:rsidRPr="00BF687F">
        <w:rPr>
          <w:rFonts w:ascii="Palatino Linotype" w:hAnsi="Palatino Linotype" w:cs="Times New Roman Tj"/>
          <w:color w:val="000000"/>
          <w:lang w:val="tt-RU"/>
        </w:rPr>
        <w:t>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</w:rPr>
        <w:t>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</w:rPr>
        <w:t>барнома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</w:rPr>
        <w:t>блок-схема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</w:rPr>
        <w:t>каталог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color w:val="000000"/>
        </w:rPr>
        <w:t>файл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 xml:space="preserve">Навишти алгоритми 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/>
          <w:color w:val="000000"/>
        </w:rPr>
        <w:t>алли масъала</w:t>
      </w:r>
      <w:r w:rsidRPr="00BF687F">
        <w:rPr>
          <w:rFonts w:ascii="Palatino Linotype" w:hAnsi="Palatino Linotype"/>
          <w:color w:val="000000"/>
          <w:lang w:val="tt-RU"/>
        </w:rPr>
        <w:t xml:space="preserve"> дар забони ба компютер фаҳ</w:t>
      </w:r>
      <w:r w:rsidRPr="00BF687F">
        <w:rPr>
          <w:rFonts w:ascii="Palatino Linotype" w:hAnsi="Palatino Linotype" w:cs="Times New Roman Tj"/>
          <w:color w:val="000000"/>
          <w:lang w:val="tt-RU"/>
        </w:rPr>
        <w:t>моро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</w:t>
      </w:r>
      <w:r w:rsidRPr="00BF687F">
        <w:rPr>
          <w:rFonts w:ascii="Palatino Linotype" w:hAnsi="Palatino Linotype"/>
          <w:color w:val="000000"/>
        </w:rPr>
        <w:t xml:space="preserve"> 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</w:rPr>
        <w:t>барнома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</w:rPr>
        <w:t>блок-схема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</w:rPr>
        <w:t>каталог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color w:val="000000"/>
        </w:rPr>
        <w:t>файл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Забони ба компютер фаҳ</w:t>
      </w:r>
      <w:r w:rsidRPr="00BF687F">
        <w:rPr>
          <w:rFonts w:ascii="Palatino Linotype" w:hAnsi="Palatino Linotype" w:cs="Times New Roman Tj"/>
          <w:color w:val="000000"/>
          <w:lang w:val="tt-RU"/>
        </w:rPr>
        <w:t>мо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</w:rPr>
        <w:t>чи номида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забони компютерӣ;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забони лотин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забони </w:t>
      </w:r>
      <w:r w:rsidRPr="00BF687F">
        <w:rPr>
          <w:rFonts w:ascii="Palatino Linotype" w:hAnsi="Palatino Linotype"/>
          <w:color w:val="000000"/>
        </w:rPr>
        <w:t>барнома</w:t>
      </w:r>
      <w:r w:rsidRPr="00BF687F">
        <w:rPr>
          <w:rFonts w:ascii="Palatino Linotype" w:hAnsi="Palatino Linotype"/>
          <w:color w:val="000000"/>
          <w:lang w:val="tt-RU"/>
        </w:rPr>
        <w:t xml:space="preserve">созӣ </w:t>
      </w:r>
      <w:r w:rsidRPr="00BF687F">
        <w:rPr>
          <w:rFonts w:ascii="Palatino Linotype" w:hAnsi="Palatino Linotype" w:cs="Times New Roman Tj"/>
          <w:color w:val="000000"/>
          <w:lang w:val="tt-RU"/>
        </w:rPr>
        <w:t>ё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алгоритм</w:t>
      </w:r>
      <w:r w:rsidRPr="00BF687F">
        <w:rPr>
          <w:rFonts w:ascii="Palatino Linotype" w:hAnsi="Palatino Linotype"/>
          <w:color w:val="000000"/>
          <w:lang w:val="tt-RU"/>
        </w:rPr>
        <w:t>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забони англис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забони давлат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Тарзи графикии тасвири </w:t>
      </w:r>
      <w:r w:rsidRPr="00BF687F">
        <w:rPr>
          <w:rFonts w:ascii="Palatino Linotype" w:hAnsi="Palatino Linotype"/>
          <w:color w:val="000000"/>
        </w:rPr>
        <w:t xml:space="preserve">алгоритми 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/>
          <w:color w:val="000000"/>
        </w:rPr>
        <w:t>алли масъала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/>
          <w:color w:val="000000"/>
        </w:rPr>
        <w:t>чи номида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</w:rPr>
        <w:t>барнома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</w:rPr>
        <w:t>каталог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</w:rPr>
        <w:t>файл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</w:rPr>
        <w:t>блок-схема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color w:val="000000"/>
        </w:rPr>
        <w:t>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@85.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 алгоритм ба ки таалуқ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С. Айнӣ;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Ал- Румӣ;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А. Сино;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Ал-Берунӣ;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Ал-Хоразмӣ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@86.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Пайдарпаии охирноки амалҳо, ки аз рӯи ягон қоида ё қонуни муайян сохта шуда, аз шарти масъала ба ҳалли он меорад,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барнома;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сикл;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раванд;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технология;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@87.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 чист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п</w:t>
      </w:r>
      <w:r w:rsidRPr="00BF687F">
        <w:rPr>
          <w:rFonts w:ascii="Palatino Linotype" w:hAnsi="Palatino Linotype"/>
          <w:lang w:val="tt-RU"/>
        </w:rPr>
        <w:t>айдарпаии охирноки амалҳо, ки аз рӯи ягон қоида ё қонуни муайян сохта шуда, аз шарти масъала ба ҳалли он меорад ё намеорад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п</w:t>
      </w:r>
      <w:r w:rsidRPr="00BF687F">
        <w:rPr>
          <w:rFonts w:ascii="Palatino Linotype" w:hAnsi="Palatino Linotype"/>
          <w:lang w:val="tt-RU"/>
        </w:rPr>
        <w:t>айдарпаии охирноки амалҳо, ки аз рӯи ягон қоида ё қонуни муайян сохта шуда, аз шарти масъала ба ҳалли он меорад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п</w:t>
      </w:r>
      <w:r w:rsidRPr="00BF687F">
        <w:rPr>
          <w:rFonts w:ascii="Palatino Linotype" w:hAnsi="Palatino Linotype"/>
          <w:lang w:val="tt-RU"/>
        </w:rPr>
        <w:t>айдарпаии охирноки амалҳо, ки аз рӯи ягон қоида ё қонуни муайян сохта шуда, аз шарти масъала ба ҳалли он намеорад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амалҳое, ки аз рӯи ягон қоида ё қонуни муайян сохта шудааст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амалҳое, ки аз рӯи ягон қоида ё қонуни муайян сохта нашудааст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@88.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Қоида, қонун ё нишондоде, ки пай дар пай иҷрошавии он ба ҳалли масъала оварда мерасонад,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раванд;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барнома;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а</w:t>
      </w:r>
      <w:r w:rsidRPr="00BF687F">
        <w:rPr>
          <w:rFonts w:ascii="Palatino Linotype" w:hAnsi="Palatino Linotype"/>
          <w:lang w:val="tt-RU"/>
        </w:rPr>
        <w:t>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сикл;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амалиёт;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@89.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 бо чанд тарз ифода меёбад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3;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8;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@90.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 бо кадом тарзҳо  сохта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барнома, сиклӣ ва хаттӣ;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графикӣ, матнӣ ва рамзӣ;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хаттӣ, рамзӣ ва барнома;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хаттӣ-шифоҳӣ, графикӣ ва барнома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@91.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Намудҳои алгоритм кадомҳоанд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хаттӣ, шохадор ва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хаттӣ, шифоӣ ва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матнӣ, шохадор ва 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ададӣ, рамзӣ ва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ҳамаи ҷавобҳо нодурустанд;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@92.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Чанд намуди алгоритмҳо мавҷуданд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3;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@93.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Алгоритмҳое, ки дар онҳо  амалҳо пай дар пай вобаста ба тартиби ҷойгиршавиашон иҷро мешаванд, чи номида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алгоритмҳои матнӣ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алгоритмҳои 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tabs>
          <w:tab w:val="left" w:pos="2893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алгоритмҳои хаттӣ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  <w:lang w:val="tt-RU"/>
        </w:rPr>
        <w:tab/>
      </w:r>
    </w:p>
    <w:p w:rsidR="00EA44ED" w:rsidRPr="00BF687F" w:rsidRDefault="00EA44ED" w:rsidP="00783A99">
      <w:pPr>
        <w:tabs>
          <w:tab w:val="left" w:pos="4065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алгоритмҳои шохадор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  <w:lang w:val="tt-RU"/>
        </w:rPr>
        <w:tab/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алгоритмҳои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@94.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Алгоритмҳое, ки дар онҳо ақаллан якто шарт иштирок мекунад,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алгоритмҳои матнӣ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алгоритмҳои 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tabs>
          <w:tab w:val="left" w:pos="2893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алгоритмҳои хаттӣ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  <w:lang w:val="tt-RU"/>
        </w:rPr>
        <w:tab/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алгоритмҳои шохадор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алгоритмҳои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@95.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Алгоритмҳое, ки дар онҳо гурӯҳи амалҳои якчанд маротиба такроршаванда иштирок мекунад,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алгоритмҳои матнӣ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алгоритмҳои 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tabs>
          <w:tab w:val="left" w:pos="2893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алгоритмҳои хаттӣ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  <w:lang w:val="tt-RU"/>
        </w:rPr>
        <w:tab/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алгоритмҳои шохадор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алгоритмҳои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@96.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Алгоритми хаттӣ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</w:t>
      </w:r>
      <w:r w:rsidRPr="00BF687F">
        <w:rPr>
          <w:rFonts w:ascii="Palatino Linotype" w:hAnsi="Palatino Linotype"/>
          <w:lang w:val="tt-RU"/>
        </w:rPr>
        <w:t>лгоритмҳое, ки дар онҳо  амалҳо пай дар пай вобаста ба тартиби ҷойгиршавиашон иҷро мешаванд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</w:t>
      </w:r>
      <w:r w:rsidRPr="00BF687F">
        <w:rPr>
          <w:rFonts w:ascii="Palatino Linotype" w:hAnsi="Palatino Linotype"/>
          <w:lang w:val="tt-RU"/>
        </w:rPr>
        <w:t>лгоритмҳое, ки дар онҳо  амалҳо пай дар пай вобаста ба тартиби ҷойгиршавиашон иҷро намешаванд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а</w:t>
      </w:r>
      <w:r w:rsidRPr="00BF687F">
        <w:rPr>
          <w:rFonts w:ascii="Palatino Linotype" w:hAnsi="Palatino Linotype"/>
          <w:lang w:val="tt-RU"/>
        </w:rPr>
        <w:t>лгоритмҳое, ки дар онҳо  амалҳо пай дар пай вобаста ба тартиби ҷойгиршавиашон иҷро мешаванд ё намешаванд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а</w:t>
      </w:r>
      <w:r w:rsidRPr="00BF687F">
        <w:rPr>
          <w:rFonts w:ascii="Palatino Linotype" w:hAnsi="Palatino Linotype"/>
          <w:lang w:val="tt-RU"/>
        </w:rPr>
        <w:t>лгоритмҳое, ки дар онҳо  амалҳо пай дар пай иҷро мешаванд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а</w:t>
      </w:r>
      <w:r w:rsidRPr="00BF687F">
        <w:rPr>
          <w:rFonts w:ascii="Palatino Linotype" w:hAnsi="Palatino Linotype"/>
          <w:lang w:val="tt-RU"/>
        </w:rPr>
        <w:t>лгоритмҳое, ки дар онҳо  амалҳо пай дар пай иҷро намешаванд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@97.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Алгоритми шохадор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</w:t>
      </w:r>
      <w:r w:rsidRPr="00BF687F">
        <w:rPr>
          <w:rFonts w:ascii="Palatino Linotype" w:hAnsi="Palatino Linotype"/>
          <w:lang w:val="tt-RU"/>
        </w:rPr>
        <w:t>лгоритмҳое, ки дар онҳо ақаллан якто шарт иштирок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</w:t>
      </w:r>
      <w:r w:rsidRPr="00BF687F">
        <w:rPr>
          <w:rFonts w:ascii="Palatino Linotype" w:hAnsi="Palatino Linotype"/>
          <w:lang w:val="tt-RU"/>
        </w:rPr>
        <w:t>лгоритмҳое, ки дар онҳо ақаллан якто шарт иштирок 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а</w:t>
      </w:r>
      <w:r w:rsidRPr="00BF687F">
        <w:rPr>
          <w:rFonts w:ascii="Palatino Linotype" w:hAnsi="Palatino Linotype"/>
          <w:lang w:val="tt-RU"/>
        </w:rPr>
        <w:t>лгоритмҳое, ки дар онҳо ақаллан якто шарт иштирок мекунад ё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а</w:t>
      </w:r>
      <w:r w:rsidRPr="00BF687F">
        <w:rPr>
          <w:rFonts w:ascii="Palatino Linotype" w:hAnsi="Palatino Linotype"/>
          <w:lang w:val="tt-RU"/>
        </w:rPr>
        <w:t>лгоритмҳое, ки дар онҳо масъалаҳо  иштирок 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а</w:t>
      </w:r>
      <w:r w:rsidRPr="00BF687F">
        <w:rPr>
          <w:rFonts w:ascii="Palatino Linotype" w:hAnsi="Palatino Linotype"/>
          <w:lang w:val="tt-RU"/>
        </w:rPr>
        <w:t>лгоритмҳое, ки дар онҳо масъалаҳо  иштирок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@98.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Алгоритми даврӣ чист?;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</w:t>
      </w:r>
      <w:r w:rsidRPr="00BF687F">
        <w:rPr>
          <w:rFonts w:ascii="Palatino Linotype" w:hAnsi="Palatino Linotype"/>
          <w:lang w:val="tt-RU"/>
        </w:rPr>
        <w:t>лгоритмҳое, ки дар онҳо гурӯҳи амалҳои якчанд маротиба такроршаванда иштирок мекунад ё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</w:t>
      </w:r>
      <w:r w:rsidRPr="00BF687F">
        <w:rPr>
          <w:rFonts w:ascii="Palatino Linotype" w:hAnsi="Palatino Linotype"/>
          <w:lang w:val="tt-RU"/>
        </w:rPr>
        <w:t>лгоритмҳое, ки дар онҳо гурӯҳи амалҳои якчанд маротиба такроршаванда иштирок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а</w:t>
      </w:r>
      <w:r w:rsidRPr="00BF687F">
        <w:rPr>
          <w:rFonts w:ascii="Palatino Linotype" w:hAnsi="Palatino Linotype"/>
          <w:lang w:val="tt-RU"/>
        </w:rPr>
        <w:t>лгоритмҳое, ки дар онҳо гурӯҳи амалҳои якчанд маротиба такроршаванда иштирок 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а</w:t>
      </w:r>
      <w:r w:rsidRPr="00BF687F">
        <w:rPr>
          <w:rFonts w:ascii="Palatino Linotype" w:hAnsi="Palatino Linotype"/>
          <w:lang w:val="tt-RU"/>
        </w:rPr>
        <w:t>лгоритмҳое, ки дар онҳо гурӯҳи амалҳо иштирок 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а</w:t>
      </w:r>
      <w:r w:rsidRPr="00BF687F">
        <w:rPr>
          <w:rFonts w:ascii="Palatino Linotype" w:hAnsi="Palatino Linotype"/>
          <w:lang w:val="tt-RU"/>
        </w:rPr>
        <w:t>лгоритмҳое, ки дар онҳо гурӯҳи амалҳо иштирок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@99.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Тасвири графикии алгоритмро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рамзӣ;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даврӣ;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шохадор;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блок-схема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хаттӣ;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@100.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Блок-схема чист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т</w:t>
      </w:r>
      <w:r w:rsidRPr="00BF687F">
        <w:rPr>
          <w:rFonts w:ascii="Palatino Linotype" w:hAnsi="Palatino Linotype"/>
          <w:lang w:val="tt-RU"/>
        </w:rPr>
        <w:t>асвири рамз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т</w:t>
      </w:r>
      <w:r w:rsidRPr="00BF687F">
        <w:rPr>
          <w:rFonts w:ascii="Palatino Linotype" w:hAnsi="Palatino Linotype"/>
          <w:lang w:val="tt-RU"/>
        </w:rPr>
        <w:t>асвири 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т</w:t>
      </w:r>
      <w:r w:rsidRPr="00BF687F">
        <w:rPr>
          <w:rFonts w:ascii="Palatino Linotype" w:hAnsi="Palatino Linotype"/>
          <w:lang w:val="tt-RU"/>
        </w:rPr>
        <w:t>асвири даврии 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т</w:t>
      </w:r>
      <w:r w:rsidRPr="00BF687F">
        <w:rPr>
          <w:rFonts w:ascii="Palatino Linotype" w:hAnsi="Palatino Linotype"/>
          <w:lang w:val="tt-RU"/>
        </w:rPr>
        <w:t>асвири хаттии 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т</w:t>
      </w:r>
      <w:r w:rsidRPr="00BF687F">
        <w:rPr>
          <w:rFonts w:ascii="Palatino Linotype" w:hAnsi="Palatino Linotype"/>
          <w:lang w:val="tt-RU"/>
        </w:rPr>
        <w:t>асвири графикии алгоритм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@101.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Рамзҳои забонҳои алгоритмӣ аз чанд гурӯҳ иборатанд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3;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@102.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 рамзҳои забонҳои алгоритмӣ чиҳо дохил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ҳ</w:t>
      </w:r>
      <w:r w:rsidRPr="00BF687F">
        <w:rPr>
          <w:rFonts w:ascii="Palatino Linotype" w:hAnsi="Palatino Linotype"/>
          <w:lang w:val="tt-RU"/>
        </w:rPr>
        <w:t>арфҳо, рақамҳо ва ададҳо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ҳ</w:t>
      </w:r>
      <w:r w:rsidRPr="00BF687F">
        <w:rPr>
          <w:rFonts w:ascii="Palatino Linotype" w:hAnsi="Palatino Linotype"/>
          <w:lang w:val="tt-RU"/>
        </w:rPr>
        <w:t>арфҳо, рақамҳо ва рамзҳои махсус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tabs>
          <w:tab w:val="left" w:pos="2893"/>
        </w:tabs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ишора</w:t>
      </w:r>
      <w:r w:rsidRPr="00BF687F">
        <w:rPr>
          <w:rFonts w:ascii="Palatino Linotype" w:hAnsi="Palatino Linotype"/>
          <w:lang w:val="tt-RU"/>
        </w:rPr>
        <w:t>ҳо, рақамҳо ва рамзҳои махсус</w:t>
      </w:r>
      <w:r w:rsidRPr="00BF687F">
        <w:rPr>
          <w:rFonts w:ascii="Palatino Linotype" w:hAnsi="Palatino Linotype"/>
          <w:color w:val="000000"/>
          <w:lang w:val="tt-RU"/>
        </w:rPr>
        <w:t>;</w:t>
      </w:r>
      <w:r w:rsidRPr="00BF687F">
        <w:rPr>
          <w:rFonts w:ascii="Palatino Linotype" w:hAnsi="Palatino Linotype"/>
          <w:color w:val="000000"/>
          <w:lang w:val="tt-RU"/>
        </w:rPr>
        <w:tab/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ҳ</w:t>
      </w:r>
      <w:r w:rsidRPr="00BF687F">
        <w:rPr>
          <w:rFonts w:ascii="Palatino Linotype" w:hAnsi="Palatino Linotype"/>
          <w:lang w:val="tt-RU"/>
        </w:rPr>
        <w:t>арфҳо ва рамзҳои махсус</w:t>
      </w:r>
      <w:r w:rsidRPr="00BF687F">
        <w:rPr>
          <w:rFonts w:ascii="Palatino Linotype" w:hAnsi="Palatino Linotype"/>
          <w:color w:val="000000"/>
          <w:lang w:val="tt-RU"/>
        </w:rPr>
        <w:t xml:space="preserve"> 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рақамҳо ва рамзҳои махсус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@103.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 сифати ҳарфҳо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дар забонҳои алгоритмӣ асосан ҳарфҳои кадом алфавит истифода бурда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англисӣ;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тоҷикӣ;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лотинӣ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русӣ;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туркӣ;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@104.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 сифати ҳарфҳои ёрирасон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дар забонҳои алгоритмӣ асосан ҳарфҳои кадом алфавит истифода бурда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англисӣ;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тоҷикӣ;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лотинӣ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русӣ;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туркӣ;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@105.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Чи аз аломатҳои қитобатӣ, амалҳои математикӣ, қавсҳои гуногун ва аломатҳое, ки дар соҳаҳои гуногуни илму, техника ва тиҷорат истифода бурда мешаванд, иборат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матни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ишораҳои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рақамҳои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ададҳои махсус;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р</w:t>
      </w:r>
      <w:r w:rsidRPr="00BF687F">
        <w:rPr>
          <w:rFonts w:ascii="Palatino Linotype" w:hAnsi="Palatino Linotype"/>
          <w:lang w:val="tt-RU"/>
        </w:rPr>
        <w:t>амзҳои махсус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@106.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bCs/>
          <w:color w:val="000000"/>
          <w:lang w:val="tt-RU"/>
        </w:rPr>
        <w:t>Элементҳои асосии забонҳои алгоритмӣ кадомҳоанд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к</w:t>
      </w:r>
      <w:r w:rsidRPr="00BF687F">
        <w:rPr>
          <w:rFonts w:ascii="Palatino Linotype" w:hAnsi="Palatino Linotype"/>
          <w:lang w:val="tt-RU"/>
        </w:rPr>
        <w:t>алимаҳои калидӣ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д</w:t>
      </w:r>
      <w:r w:rsidRPr="00BF687F">
        <w:rPr>
          <w:rFonts w:ascii="Palatino Linotype" w:hAnsi="Palatino Linotype"/>
          <w:lang w:val="tt-RU"/>
        </w:rPr>
        <w:t xml:space="preserve">оимиҳо ва </w:t>
      </w:r>
      <w:r w:rsidRPr="00BF687F">
        <w:rPr>
          <w:rFonts w:ascii="Palatino Linotype" w:hAnsi="Palatino Linotype"/>
          <w:color w:val="000000"/>
          <w:lang w:val="tt-RU"/>
        </w:rPr>
        <w:t xml:space="preserve"> т</w:t>
      </w:r>
      <w:r w:rsidRPr="00BF687F">
        <w:rPr>
          <w:rFonts w:ascii="Palatino Linotype" w:hAnsi="Palatino Linotype"/>
          <w:lang w:val="tt-RU"/>
        </w:rPr>
        <w:t>ағйирёбандахо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а</w:t>
      </w:r>
      <w:r w:rsidRPr="00BF687F">
        <w:rPr>
          <w:rFonts w:ascii="Palatino Linotype" w:hAnsi="Palatino Linotype"/>
          <w:lang w:val="tt-RU"/>
        </w:rPr>
        <w:t>малхо ва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функсияҳо</w:t>
      </w:r>
      <w:r w:rsidRPr="00BF687F">
        <w:rPr>
          <w:rFonts w:ascii="Palatino Linotype" w:hAnsi="Palatino Linotype"/>
          <w:color w:val="000000"/>
          <w:lang w:val="tt-RU"/>
        </w:rPr>
        <w:t xml:space="preserve"> 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о</w:t>
      </w:r>
      <w:r w:rsidRPr="00BF687F">
        <w:rPr>
          <w:rFonts w:ascii="Palatino Linotype" w:hAnsi="Palatino Linotype"/>
          <w:lang w:val="tt-RU"/>
        </w:rPr>
        <w:t>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@107.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Калимаҳое, ки дар забони алгоритмӣ тарзи муайяни навишти худро дошта, мазмуни мушаххас доранд,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ададҳои калидӣ;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к</w:t>
      </w:r>
      <w:r w:rsidRPr="00BF687F">
        <w:rPr>
          <w:rFonts w:ascii="Palatino Linotype" w:hAnsi="Palatino Linotype"/>
          <w:lang w:val="tt-RU"/>
        </w:rPr>
        <w:t>алимаҳои калидӣ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рақамҳои калидӣ;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ишораҳои калидӣ;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рамзҳои калидӣ;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bCs/>
          <w:color w:val="000000"/>
        </w:rPr>
        <w:t>@108.</w:t>
      </w:r>
      <w:r w:rsidRPr="00BF687F">
        <w:rPr>
          <w:rFonts w:ascii="Palatino Linotype" w:hAnsi="Palatino Linotype"/>
          <w:bCs/>
          <w:color w:val="000000"/>
        </w:rPr>
        <w:t xml:space="preserve"> </w:t>
      </w:r>
      <w:r w:rsidRPr="00BF687F">
        <w:rPr>
          <w:rFonts w:ascii="Palatino Linotype" w:hAnsi="Palatino Linotype"/>
        </w:rPr>
        <w:t>Элементхои асоситарини забони Паскал кадомҳоанд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калидӣ, типхо ва операторхо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адад</w:t>
      </w:r>
      <w:r w:rsidRPr="00BF687F">
        <w:rPr>
          <w:rFonts w:ascii="Palatino Linotype" w:hAnsi="Palatino Linotype"/>
        </w:rPr>
        <w:t>хои калидӣ, рақамхо ва операторхо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калимахои калидӣ, типхо ва операторхо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калимахо, ададхо ва операторхо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калимахои калидӣ, типхо ва ишораҳо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@109.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Барнома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дар забони Паскал аз  чанд қисм иборат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4;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@110.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Барнома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дар забони Паскал аз  кадом қисмҳо иборат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рақам ва рамз;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адад ва ҳарф;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қисм ва 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сарлавха ва қисм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сарлавха ва 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@111.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Тани барнома дар забони Паскал аз чанд фасл иборат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1;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3;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4;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@112.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Тани барнома дар забони Паскал аз кадом фаслҳо  иборат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нишонхо ва типхо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 xml:space="preserve">доимихо ва </w:t>
      </w:r>
      <w:r w:rsidRPr="00BF687F">
        <w:rPr>
          <w:rFonts w:ascii="Palatino Linotype" w:hAnsi="Palatino Linotype"/>
        </w:rPr>
        <w:t>тағйирёбандахо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протседурахо ва функсияхо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операторхо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Фаслҳои нишонҳо, доимиҳо, типҳо, </w:t>
      </w:r>
      <w:r w:rsidRPr="00BF687F">
        <w:rPr>
          <w:rFonts w:ascii="Palatino Linotype" w:hAnsi="Palatino Linotype"/>
          <w:color w:val="000000"/>
          <w:lang w:val="tt-RU"/>
        </w:rPr>
        <w:t>тағйирёбандаҳо, протседураҳо ва функсияҳои тағйирёбандаҳои</w:t>
      </w:r>
      <w:r w:rsidRPr="00BF687F">
        <w:rPr>
          <w:rFonts w:ascii="Palatino Linotype" w:hAnsi="Palatino Linotype"/>
          <w:lang w:val="tt-RU"/>
        </w:rPr>
        <w:t xml:space="preserve"> тани барномаи Паскал  фаслхои чи буда, хосиятхо ё худ ягон объекти алохидаи  барномаро тавсиф мекунанд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ғункунӣ;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тасвиркунӣ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амалкунӣ;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нишона;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@114.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Аломате, ки он ба яке аз объектхои яххела, бо мақсади аз дигархояшон фарқ кардан гузошта мешавад,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Сатри  рамзҳои забонро, ки бо тартиби муайян сохта шуда, барои ҳисоб кардани ягон қимат пешбинӣ шудааст,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@116.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Чи нишондоде мебошад, ки иҷрои якқиматаи ягон амалро таъмин менамояд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@117.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Ифодае, ки қиматаш адад аст,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@118.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Ифодае, ки қиматаш мантиқӣ аст,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@119.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ифода бо ёрии доимиҳо, тайирёбандаҳою функсияҳои арифметикӣ ва амалҳо бо онҳо сохта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@120.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ифода  бо ёрии бузургиҳои мантиқӣ, амалҳои мантиқӣ ва амалҳои мутаносиб сохта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@121.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ифода бо ёрии ҳарфу рамзҳо сохта шуда, дар дохили апострофҳо ‘ ‘ навишта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мантиқӣ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@122.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кадом ифода ҳамаи бузургиҳое, ки иштирок мекунанд, бояд ба як тип (бутун ё ҳақиқӣ) тааллуқ дошта бошанд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ифодаи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рамзӣ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ифодаи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Ифодае, ки қиматаш рамз аст,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ифодаи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рамзӣ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ифодаи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Чи нишондоде мебошад, ки иҷрои якқиматаи ягон амалро таъмин менамояд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ифодаи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ифодаи арифметикӣ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ифодаи рамзӣ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ифодаи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Оператор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 xml:space="preserve">ои забони Паскал ба кадом гурӯҳҳо  </w:t>
      </w:r>
      <w:r w:rsidRPr="00BF687F">
        <w:rPr>
          <w:rFonts w:ascii="Palatino Linotype" w:eastAsia="MS Mincho" w:hAnsi="Palatino Linotype"/>
          <w:lang w:val="tt-RU"/>
        </w:rPr>
        <w:t>ҷ</w:t>
      </w:r>
      <w:r w:rsidRPr="00BF687F">
        <w:rPr>
          <w:rFonts w:ascii="Palatino Linotype" w:hAnsi="Palatino Linotype"/>
        </w:rPr>
        <w:t>удо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 ва рақамӣ;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ададӣ ва рамзӣ;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миёна ва 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содда ва миёна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содда ва 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Оператор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 xml:space="preserve">ои забони Паскал ба чанд гурӯҳ  </w:t>
      </w:r>
      <w:r w:rsidRPr="00BF687F">
        <w:rPr>
          <w:rFonts w:ascii="Palatino Linotype" w:eastAsia="MS Mincho" w:hAnsi="Palatino Linotype"/>
          <w:lang w:val="tt-RU"/>
        </w:rPr>
        <w:t>ҷ</w:t>
      </w:r>
      <w:r w:rsidRPr="00BF687F">
        <w:rPr>
          <w:rFonts w:ascii="Palatino Linotype" w:hAnsi="Palatino Linotype"/>
        </w:rPr>
        <w:t>удо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2;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4;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@127.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>ои забони Паскал бевосита бо ёрии калима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>ои калидӣи забон сохта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бахшиш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таркиб</w:t>
      </w:r>
      <w:r w:rsidRPr="00BF687F">
        <w:rPr>
          <w:rFonts w:ascii="Palatino Linotype" w:hAnsi="Palatino Linotype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@128.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>ои забони Паскал</w:t>
      </w:r>
      <w:r w:rsidRPr="00BF687F">
        <w:rPr>
          <w:rFonts w:ascii="Palatino Linotype" w:hAnsi="Palatino Linotype"/>
          <w:lang w:val="tt-RU"/>
        </w:rPr>
        <w:t xml:space="preserve"> дар навишти худ операторҳои содда ё худ ягон элементи онҳоро дар бар мегиранд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бахшиш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таркиб</w:t>
      </w:r>
      <w:r w:rsidRPr="00BF687F">
        <w:rPr>
          <w:rFonts w:ascii="Palatino Linotype" w:hAnsi="Palatino Linotype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@129.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оператори забони Паскал</w:t>
      </w:r>
      <w:r w:rsidRPr="00BF687F">
        <w:rPr>
          <w:rFonts w:ascii="Palatino Linotype" w:hAnsi="Palatino Linotype"/>
          <w:lang w:val="tt-RU"/>
        </w:rPr>
        <w:t xml:space="preserve"> барои ба тағйирёбанда бахшидани қимати ифода  хизмат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бахшиш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таркиб</w:t>
      </w:r>
      <w:r w:rsidRPr="00BF687F">
        <w:rPr>
          <w:rFonts w:ascii="Palatino Linotype" w:hAnsi="Palatino Linotype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операторе, ки ба як гур</w:t>
      </w:r>
      <w:r w:rsidRPr="00BF687F">
        <w:rPr>
          <w:rFonts w:ascii="Palatino Linotype" w:hAnsi="Palatino Linotype"/>
          <w:lang w:val="tt-RU"/>
        </w:rPr>
        <w:t>ӯҳ</w:t>
      </w:r>
      <w:r w:rsidRPr="00BF687F">
        <w:rPr>
          <w:rFonts w:ascii="Palatino Linotype" w:hAnsi="Palatino Linotype"/>
        </w:rPr>
        <w:t xml:space="preserve"> мутта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>ид намудани  якчанд  оператор</w:t>
      </w:r>
      <w:r w:rsidRPr="00BF687F">
        <w:rPr>
          <w:rFonts w:ascii="Palatino Linotype" w:hAnsi="Palatino Linotype"/>
          <w:lang w:val="tt-RU"/>
        </w:rPr>
        <w:t>ҳ</w:t>
      </w:r>
      <w:r w:rsidRPr="00BF687F">
        <w:rPr>
          <w:rFonts w:ascii="Palatino Linotype" w:hAnsi="Palatino Linotype"/>
        </w:rPr>
        <w:t>оро дарбар мегирад,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ададӣ;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мураккаб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бахшиш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таркибӣ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g-Cyrl-TJ"/>
        </w:rPr>
        <w:t>Кадоме аз типҳ</w:t>
      </w:r>
      <w:r w:rsidRPr="00BF687F">
        <w:rPr>
          <w:rFonts w:ascii="Palatino Linotype" w:hAnsi="Palatino Linotype" w:cs="Times New Roman Tj"/>
          <w:color w:val="000000"/>
          <w:lang w:val="tg-Cyrl-TJ"/>
        </w:rPr>
        <w:t>ои овардашуда типи манти</w:t>
      </w:r>
      <w:r w:rsidRPr="00BF687F">
        <w:rPr>
          <w:rFonts w:ascii="Palatino Linotype" w:hAnsi="Palatino Linotype"/>
          <w:color w:val="000000"/>
          <w:lang w:val="tg-Cyrl-TJ"/>
        </w:rPr>
        <w:t>қӣ</w:t>
      </w:r>
      <w:r w:rsidRPr="00BF687F">
        <w:rPr>
          <w:rFonts w:ascii="Palatino Linotype" w:hAnsi="Palatino Linotype" w:cs="Times New Roman Tj"/>
          <w:color w:val="000000"/>
          <w:lang w:val="tg-Cyrl-TJ"/>
        </w:rPr>
        <w:t xml:space="preserve"> мебошад?;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$A)  char;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$B)  boolean;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$C)  real;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 string;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 integer;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@132.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 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арифметик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(5&gt;10)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 mod 3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2,3,5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$E) 2, 4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арифметик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8*sin( 3.14) 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1,2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$B)  </w:t>
      </w:r>
      <w:r w:rsidRPr="00BF687F">
        <w:rPr>
          <w:rFonts w:ascii="Palatino Linotype" w:hAnsi="Palatino Linotype"/>
          <w:color w:val="000000"/>
          <w:lang w:val="tt-RU"/>
        </w:rPr>
        <w:t>2, 3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$C)  </w:t>
      </w:r>
      <w:r w:rsidRPr="00BF687F">
        <w:rPr>
          <w:rFonts w:ascii="Palatino Linotype" w:hAnsi="Palatino Linotype"/>
          <w:color w:val="000000"/>
          <w:lang w:val="tt-RU"/>
        </w:rPr>
        <w:t>2, 3,5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арифметик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5*8.37 + 32/4.3 –sqrt(7.4)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8*sin( 3.14) 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2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1,3,5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3,4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арифметик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5*8.37 + 32/4.3 –sqrt(7.4)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pred(‘8’)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8*sin( 3.14)  + 7 div 2;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pred(5)  + succ(3)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1,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арифметик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1)  sqr(1.5) *8.37 + sqrt(7.4) ;   2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)  (2&lt;&gt;10)  or true ; 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3)  odd(</w:t>
      </w: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 2,5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1,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4,3,5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(5&gt;10)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</w:t>
      </w:r>
      <w:r w:rsidRPr="00BF687F">
        <w:rPr>
          <w:rFonts w:ascii="Palatino Linotype" w:hAnsi="Palatino Linotype"/>
          <w:color w:val="000000"/>
          <w:lang w:val="tt-RU"/>
        </w:rPr>
        <w:t>(</w:t>
      </w:r>
      <w:r w:rsidRPr="00BF687F">
        <w:rPr>
          <w:rFonts w:ascii="Palatino Linotype" w:hAnsi="Palatino Linotype"/>
          <w:color w:val="000000"/>
          <w:lang w:val="en-US"/>
        </w:rPr>
        <w:t>8 mod 3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&lt;&gt; (7 div 2);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2,5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1, </w:t>
      </w:r>
      <w:r w:rsidRPr="00BF687F">
        <w:rPr>
          <w:rFonts w:ascii="Palatino Linotype" w:hAnsi="Palatino Linotype"/>
          <w:color w:val="000000"/>
          <w:lang w:val="en-US"/>
        </w:rPr>
        <w:t xml:space="preserve">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3,4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3,4,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odd(8)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(2&lt;10)  or false;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2,5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 3,4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1,3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2, 3,4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2, 4,5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@139.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5*8.37 + 32/4.3 –sqrt(7.4)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8*sin( 3.14) 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=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 4,5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1, 2,3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</w:t>
      </w:r>
      <w:r w:rsidRPr="00BF687F">
        <w:rPr>
          <w:rFonts w:ascii="Palatino Linotype" w:hAnsi="Palatino Linotype"/>
          <w:color w:val="000000"/>
          <w:lang w:val="tt-RU"/>
        </w:rPr>
        <w:t>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false and (9 &lt; 0)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pred(true)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8*sin( 3.14)  + 7 div 2;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pred(5)  &lt;= succ(3)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3,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1,2,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>вардашуда кадомҳ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sqr(1.5) *8.37 + 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3)  odd(</w:t>
      </w: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succ(false)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2,3,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1, 2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sqr(1.5) *8.37 + 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odd(10)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succ(false)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2,3,4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(5&gt;10)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 mod 3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5)  chr(65)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1,2,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1,4,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4,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2, 3,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3, 4,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‘*’;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8*sin( 3.14)  + 7 div 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 4,5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2,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3,4,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succ(‘+’)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‘’;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pred(‘8’) 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1,3,4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5*8.37 + 32/4.3 –sqrt(7.4)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‘:’;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pred(‘8’)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8*sin( 3.14)  + 7 div 2;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pred(5)  + succ(3)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2,3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1,2, 3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1,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1, 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sqr(1.5) *8.37 + 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(2&lt;&gt;10)  or true;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3)  odd(</w:t>
      </w: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>succ(‘#’) ;   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‘#’;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2,3, 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1, 3,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3, 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1)  sqr(1.5) *8.37 + 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2)  ‘c’;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3)  odd(1)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succ(‘#’) 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5)  ‘1ӣ’;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1, 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2, 4;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2, 4,5;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1, 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2, 5;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@149.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рамз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 w:cs="Times New Roman Tj"/>
          <w:color w:val="000000"/>
          <w:lang w:val="tg-Cyrl-TJ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1)  sqr(1.5) *8.37 + sqrt(7.4)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‘(’;  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‘1’;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succ(‘#’)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‘#’;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1,2,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2, 3,4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2, 4,5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2, 3,4, 5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3, 4, 5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@150.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ифодаҳ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манти</w:t>
      </w:r>
      <w:r w:rsidRPr="00BF687F">
        <w:rPr>
          <w:rFonts w:ascii="Palatino Linotype" w:hAnsi="Palatino Linotype"/>
          <w:color w:val="000000"/>
          <w:lang w:val="tt-RU"/>
        </w:rPr>
        <w:t xml:space="preserve">қӣ </w:t>
      </w:r>
      <w:r w:rsidRPr="00BF687F">
        <w:rPr>
          <w:rFonts w:ascii="Palatino Linotype" w:hAnsi="Palatino Linotype" w:cs="Times New Roman Tj"/>
          <w:color w:val="000000"/>
          <w:lang w:val="tt-RU"/>
        </w:rPr>
        <w:t>мебошанд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 (5&gt;10)  or true;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2)  5*8.37 + 32/4.3;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3)  </w:t>
      </w:r>
      <w:r w:rsidRPr="00BF687F">
        <w:rPr>
          <w:rFonts w:ascii="Palatino Linotype" w:hAnsi="Palatino Linotype"/>
          <w:color w:val="000000"/>
          <w:lang w:val="tt-RU"/>
        </w:rPr>
        <w:t>(</w:t>
      </w:r>
      <w:r w:rsidRPr="00BF687F">
        <w:rPr>
          <w:rFonts w:ascii="Palatino Linotype" w:hAnsi="Palatino Linotype"/>
          <w:color w:val="000000"/>
          <w:lang w:val="en-US"/>
        </w:rPr>
        <w:t>8 mod 3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&lt;&gt; (7 div 2)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4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>pred(‘8’)  &lt;&gt;’(</w:t>
      </w:r>
      <w:r w:rsidRPr="00BF687F">
        <w:rPr>
          <w:rFonts w:ascii="Palatino Linotype" w:hAnsi="Palatino Linotype"/>
          <w:color w:val="000000"/>
        </w:rPr>
        <w:t>аломати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</w:rPr>
        <w:t>сабачка</w:t>
      </w:r>
      <w:r w:rsidRPr="00BF687F">
        <w:rPr>
          <w:rFonts w:ascii="Palatino Linotype" w:hAnsi="Palatino Linotype"/>
          <w:color w:val="000000"/>
          <w:lang w:val="en-US"/>
        </w:rPr>
        <w:t xml:space="preserve">) ’;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5</w:t>
      </w:r>
      <w:r w:rsidRPr="00BF687F">
        <w:rPr>
          <w:rFonts w:ascii="Palatino Linotype" w:hAnsi="Palatino Linotype"/>
          <w:color w:val="000000"/>
          <w:lang w:val="tt-RU"/>
        </w:rPr>
        <w:t xml:space="preserve">)  </w:t>
      </w:r>
      <w:r w:rsidRPr="00BF687F">
        <w:rPr>
          <w:rFonts w:ascii="Palatino Linotype" w:hAnsi="Palatino Linotype"/>
          <w:color w:val="000000"/>
          <w:lang w:val="en-US"/>
        </w:rPr>
        <w:t xml:space="preserve">trunc(5.4)  + round(3.6)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1, 5;  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1, 3;  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2, 4;  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3, 4;  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1,3,4; 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 операторҳои мураккаб кадом операторҳо дохил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даврӣ (ҳар 3 намудашон) ва  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ишорав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даврӣ (ҳар 3 намудашон) ва  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шарт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даврӣ (ҳар 3 намудашон) ва  интиҳо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шарт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хаттӣ ва  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сикл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даврӣ (ҳар 3 намудашон) ва  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@152.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BEGIN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оператори  1;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оператори 2;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…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 xml:space="preserve">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>-1;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 xml:space="preserve">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шакли навишти чи мебошад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тип;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намуд;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доимӣ;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тағйирёбанда;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@153.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Операторе, ки ягон амалро и</w:t>
      </w:r>
      <w:r w:rsidRPr="00BF687F">
        <w:rPr>
          <w:rFonts w:ascii="Palatino Linotype" w:hAnsi="Palatino Linotype"/>
          <w:lang w:val="tt-RU"/>
        </w:rPr>
        <w:t>ҷ</w:t>
      </w:r>
      <w:r w:rsidRPr="00BF687F">
        <w:rPr>
          <w:rFonts w:ascii="Palatino Linotype" w:hAnsi="Palatino Linotype"/>
        </w:rPr>
        <w:t>ро намекунад, чи ном дорад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мураккаб;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@154.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Оператори холигӣ чист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 ва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ягон </w:t>
      </w:r>
      <w:r w:rsidRPr="00BF687F">
        <w:rPr>
          <w:rFonts w:ascii="Palatino Linotype" w:hAnsi="Palatino Linotype"/>
          <w:lang w:val="tt-RU"/>
        </w:rPr>
        <w:t>операторе, ки вуҷуд дорад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</w:t>
      </w:r>
      <w:r w:rsidRPr="00BF687F">
        <w:rPr>
          <w:rFonts w:ascii="Palatino Linotype" w:hAnsi="Palatino Linotype"/>
        </w:rPr>
        <w:t>операторе, ки ягон амалро и</w:t>
      </w:r>
      <w:r w:rsidRPr="00BF687F">
        <w:rPr>
          <w:rFonts w:ascii="Palatino Linotype" w:hAnsi="Palatino Linotype"/>
          <w:lang w:val="tt-RU"/>
        </w:rPr>
        <w:t>ҷ</w:t>
      </w:r>
      <w:r w:rsidRPr="00BF687F">
        <w:rPr>
          <w:rFonts w:ascii="Palatino Linotype" w:hAnsi="Palatino Linotype"/>
        </w:rPr>
        <w:t>ро мекунад ё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операторе, ки ягон амалро и</w:t>
      </w:r>
      <w:r w:rsidRPr="00BF687F">
        <w:rPr>
          <w:rFonts w:ascii="Palatino Linotype" w:hAnsi="Palatino Linotype"/>
          <w:lang w:val="tt-RU"/>
        </w:rPr>
        <w:t>ҷ</w:t>
      </w:r>
      <w:r w:rsidRPr="00BF687F">
        <w:rPr>
          <w:rFonts w:ascii="Palatino Linotype" w:hAnsi="Palatino Linotype"/>
        </w:rPr>
        <w:t>ро намекунад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операторе, ки ягон амалро и</w:t>
      </w:r>
      <w:r w:rsidRPr="00BF687F">
        <w:rPr>
          <w:rFonts w:ascii="Palatino Linotype" w:hAnsi="Palatino Linotype"/>
          <w:lang w:val="tt-RU"/>
        </w:rPr>
        <w:t>ҷ</w:t>
      </w:r>
      <w:r w:rsidRPr="00BF687F">
        <w:rPr>
          <w:rFonts w:ascii="Palatino Linotype" w:hAnsi="Palatino Linotype"/>
        </w:rPr>
        <w:t>ро мекунад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 операторҳои содда кадом операторҳо дохил мебошанд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бахшиш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дохилкун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</w:t>
      </w:r>
      <w:r w:rsidRPr="00BF687F">
        <w:rPr>
          <w:rFonts w:ascii="Palatino Linotype" w:eastAsia="MS Mincho" w:hAnsi="Palatino Linotype"/>
          <w:lang w:val="tt-RU"/>
        </w:rPr>
        <w:t>ҷ</w:t>
      </w:r>
      <w:r w:rsidRPr="00BF687F">
        <w:rPr>
          <w:rFonts w:ascii="Palatino Linotype" w:eastAsia="MS Mincho" w:hAnsi="Palatino Linotype" w:cs="Times New Roman Tj"/>
          <w:lang w:val="tt-RU"/>
        </w:rPr>
        <w:t>к</w:t>
      </w:r>
      <w:r w:rsidRPr="00BF687F">
        <w:rPr>
          <w:rFonts w:ascii="Palatino Linotype" w:hAnsi="Palatino Linotype"/>
          <w:lang w:val="tt-RU"/>
        </w:rPr>
        <w:t>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гузариши бевосита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ҳамаи ҷавобҳо дурустанд;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Операторҳои бахшиш, дохилкун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хори</w:t>
      </w:r>
      <w:r w:rsidRPr="00BF687F">
        <w:rPr>
          <w:rFonts w:ascii="Palatino Linotype" w:eastAsia="MS Mincho" w:hAnsi="Palatino Linotype"/>
          <w:lang w:val="tt-RU"/>
        </w:rPr>
        <w:t>ҷ</w:t>
      </w:r>
      <w:r w:rsidRPr="00BF687F">
        <w:rPr>
          <w:rFonts w:ascii="Palatino Linotype" w:eastAsia="MS Mincho" w:hAnsi="Palatino Linotype" w:cs="Times New Roman Tj"/>
          <w:lang w:val="tt-RU"/>
        </w:rPr>
        <w:t>к</w:t>
      </w:r>
      <w:r w:rsidRPr="00BF687F">
        <w:rPr>
          <w:rFonts w:ascii="Palatino Linotype" w:hAnsi="Palatino Linotype"/>
          <w:lang w:val="tt-RU"/>
        </w:rPr>
        <w:t>унӣ ва гузариши бевосита ба кадом намуди  операторҳои забони Паскал дохиланд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мураккаб;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таркибӣ;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холигӣ;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сиклӣ;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@157.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Операторҳои шарт</w:t>
      </w:r>
      <w:r w:rsidRPr="00BF687F">
        <w:rPr>
          <w:rFonts w:ascii="Palatino Linotype" w:eastAsia="MS Mincho" w:hAnsi="Palatino Linotype"/>
          <w:lang w:val="tt-RU"/>
        </w:rPr>
        <w:t>ӣ</w:t>
      </w:r>
      <w:r w:rsidRPr="00BF687F">
        <w:rPr>
          <w:rFonts w:ascii="Palatino Linotype" w:hAnsi="Palatino Linotype"/>
          <w:lang w:val="tt-RU"/>
        </w:rPr>
        <w:t>, даврӣ (ҳар 3 намудашон) ва  интихоб ба кадом намуди операторҳои забони Паскал дохиланд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содда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мураккаб;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таркибӣ;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холигӣ;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сиклӣ;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BEGIN ва END – ро чи меноманд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қавси пӯшидашаванда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қавси холӣ;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қавсҳои операторӣ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калимаҳои калидӣ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қавси кушодашаванда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@159.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BEGIN ва END чиҳои забон мебошанд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қавси пӯшидашаванда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қавси холӣ;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қавсҳои операторӣ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калимаҳои калидӣ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қавси кушодашаванда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@160.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 BEGIN кадом вазифаро иҷро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қавси пӯшидашаванда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қавси холӣ;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қавсҳои операторӣ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калимаҳои калидӣ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қавси кушодашаванда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@161.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 END кадом вазифаро иҷро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қавси пӯшидашаванда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қавси холӣ;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қавсҳои операторӣ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калимаҳои калидӣ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қавси кушодашаванда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tt-RU"/>
        </w:rPr>
      </w:pPr>
      <w:r>
        <w:rPr>
          <w:rFonts w:ascii="Palatino Linotype" w:hAnsi="Palatino Linotype"/>
          <w:color w:val="000000"/>
          <w:lang w:val="tt-RU"/>
        </w:rPr>
        <w:t>@162.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Пеш  аз калимаи END кадом аломат  гузошта намешавад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«:»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«;»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«+»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«-»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«=»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@163.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 xml:space="preserve">Дар барномаи забони Паскал ба кадом оператор </w:t>
      </w:r>
      <w:r w:rsidRPr="00BF687F">
        <w:rPr>
          <w:rFonts w:ascii="Palatino Linotype" w:hAnsi="Palatino Linotype"/>
          <w:lang w:val="tt-RU"/>
        </w:rPr>
        <w:t>ҷ</w:t>
      </w:r>
      <w:r w:rsidRPr="00BF687F">
        <w:rPr>
          <w:rFonts w:ascii="Palatino Linotype" w:hAnsi="Palatino Linotype"/>
        </w:rPr>
        <w:t>ои хол</w:t>
      </w:r>
      <w:r w:rsidRPr="00BF687F">
        <w:rPr>
          <w:rFonts w:ascii="Palatino Linotype" w:hAnsi="Palatino Linotype"/>
          <w:lang w:val="tt-RU"/>
        </w:rPr>
        <w:t>ӣ</w:t>
      </w:r>
      <w:r w:rsidRPr="00BF687F">
        <w:rPr>
          <w:rFonts w:ascii="Palatino Linotype" w:hAnsi="Palatino Linotype"/>
        </w:rPr>
        <w:t xml:space="preserve"> мувофи</w:t>
      </w:r>
      <w:r w:rsidRPr="00BF687F">
        <w:rPr>
          <w:rFonts w:ascii="Palatino Linotype" w:hAnsi="Palatino Linotype"/>
          <w:lang w:val="tt-RU"/>
        </w:rPr>
        <w:t>қ</w:t>
      </w:r>
      <w:r w:rsidRPr="00BF687F">
        <w:rPr>
          <w:rFonts w:ascii="Palatino Linotype" w:hAnsi="Palatino Linotype"/>
        </w:rPr>
        <w:t xml:space="preserve"> меояд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lang w:val="tt-RU"/>
        </w:rPr>
        <w:t>дохилқунӣ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lang w:val="tt-RU"/>
        </w:rPr>
        <w:t>пай дар пай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@164.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 дар забони Паскал барои ба барнома дохил намудани қиматхои барои кори он зарур буда, хизмат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lang w:val="tt-RU"/>
        </w:rPr>
        <w:t>дохилқунӣ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lang w:val="tt-RU"/>
        </w:rPr>
        <w:t>пай дар пай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@165.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 xml:space="preserve">Оператори дохилкунии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</w:rPr>
        <w:t>(а</w:t>
      </w:r>
      <w:r w:rsidRPr="00BF687F">
        <w:rPr>
          <w:rFonts w:ascii="Palatino Linotype" w:hAnsi="Palatino Linotype"/>
          <w:vertAlign w:val="subscript"/>
        </w:rPr>
        <w:t>1,</w:t>
      </w:r>
      <w:r w:rsidRPr="00BF687F">
        <w:rPr>
          <w:rFonts w:ascii="Palatino Linotype" w:hAnsi="Palatino Linotype"/>
        </w:rPr>
        <w:t>а</w:t>
      </w:r>
      <w:r w:rsidRPr="00BF687F">
        <w:rPr>
          <w:rFonts w:ascii="Palatino Linotype" w:hAnsi="Palatino Linotype"/>
          <w:vertAlign w:val="subscript"/>
        </w:rPr>
        <w:t>2,</w:t>
      </w:r>
      <w:r w:rsidRPr="00BF687F">
        <w:rPr>
          <w:rFonts w:ascii="Palatino Linotype" w:hAnsi="Palatino Linotype"/>
        </w:rPr>
        <w:t>…,а</w:t>
      </w:r>
      <w:r w:rsidRPr="00BF687F">
        <w:rPr>
          <w:rFonts w:ascii="Palatino Linotype" w:hAnsi="Palatino Linotype"/>
          <w:vertAlign w:val="subscript"/>
          <w:lang w:val="en-US"/>
        </w:rPr>
        <w:t>n</w:t>
      </w:r>
      <w:r w:rsidRPr="00BF687F">
        <w:rPr>
          <w:rFonts w:ascii="Palatino Linotype" w:hAnsi="Palatino Linotype"/>
        </w:rPr>
        <w:t>) барои дар кадом намуд дохил намудани қиматҳо истифода бурда мешаванд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lang w:val="tt-RU"/>
        </w:rPr>
        <w:t>дохилқунӣ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lang w:val="tt-RU"/>
        </w:rPr>
        <w:t>пай дар пай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@166.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Барои пай дар пай дохил намудани қиматҳои додашуда, кадом оператори дохилкунӣ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lang w:val="tt-RU"/>
        </w:rPr>
        <w:t>дохилқунӣ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lang w:val="tt-RU"/>
        </w:rPr>
        <w:t>пай дар пай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@167.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Барои сатр ба сатр дохил намудани қиматхои додашуда, кадом оператори дохилкунӣ  истифода бурда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холигӣ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</w:t>
      </w:r>
      <w:r w:rsidRPr="00BF687F">
        <w:rPr>
          <w:rFonts w:ascii="Palatino Linotype" w:hAnsi="Palatino Linotype"/>
          <w:lang w:val="tt-RU"/>
        </w:rPr>
        <w:t>дохилқунӣ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lang w:val="tt-RU"/>
        </w:rPr>
        <w:t>пай дар пай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@168.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 дар забони Паскал барои аз хотира ба экран ё ба принтер баровардани натиҷахои кори барнома хизмат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сатр ба сатр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натиҷа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@169.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чиҳоро пай дар пай ё сатр ба сатр хориҷ кардан мумкин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сатр ба сатр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натиҷа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@170.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Дар забони Паскал барои пай дар пай хориҷ намудани қиматхо кадом фармон 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сатр ба сатр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натиҷа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Дар забони Паскал барои сатр ба сатр чоп намудани натиҷахо кадом фармон 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сатр ба сатр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натиҷа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@172.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Дар забони Паскал оператори WRITELN(a</w:t>
      </w:r>
      <w:r w:rsidRPr="00BF687F">
        <w:rPr>
          <w:rFonts w:ascii="Palatino Linotype" w:hAnsi="Palatino Linotype"/>
          <w:sz w:val="24"/>
          <w:szCs w:val="24"/>
          <w:vertAlign w:val="subscript"/>
          <w:lang w:val="tt-RU"/>
        </w:rPr>
        <w:t>1</w:t>
      </w:r>
      <w:r w:rsidRPr="00BF687F">
        <w:rPr>
          <w:rFonts w:ascii="Palatino Linotype" w:hAnsi="Palatino Linotype"/>
          <w:sz w:val="24"/>
          <w:szCs w:val="24"/>
          <w:lang w:val="tt-RU"/>
        </w:rPr>
        <w:t>, a</w:t>
      </w:r>
      <w:r w:rsidRPr="00BF687F">
        <w:rPr>
          <w:rFonts w:ascii="Palatino Linotype" w:hAnsi="Palatino Linotype"/>
          <w:sz w:val="24"/>
          <w:szCs w:val="24"/>
          <w:vertAlign w:val="subscript"/>
          <w:lang w:val="tt-RU"/>
        </w:rPr>
        <w:t>2, …,</w:t>
      </w:r>
      <w:r w:rsidRPr="00BF687F">
        <w:rPr>
          <w:rFonts w:ascii="Palatino Linotype" w:hAnsi="Palatino Linotype"/>
          <w:sz w:val="24"/>
          <w:szCs w:val="24"/>
          <w:lang w:val="tt-RU"/>
        </w:rPr>
        <w:t>a</w:t>
      </w:r>
      <w:r w:rsidRPr="00BF687F">
        <w:rPr>
          <w:rFonts w:ascii="Palatino Linotype" w:hAnsi="Palatino Linotype"/>
          <w:sz w:val="24"/>
          <w:szCs w:val="24"/>
          <w:vertAlign w:val="subscript"/>
          <w:lang w:val="tt-RU"/>
        </w:rPr>
        <w:t>n</w:t>
      </w:r>
      <w:r w:rsidRPr="00BF687F">
        <w:rPr>
          <w:rFonts w:ascii="Palatino Linotype" w:hAnsi="Palatino Linotype"/>
          <w:sz w:val="24"/>
          <w:szCs w:val="24"/>
          <w:lang w:val="tt-RU"/>
        </w:rPr>
        <w:t>) барои чи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сатр ба сатр 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хориҷкунӣ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натиҷа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@173.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оператор барои таъмин намудани гузариш аз ягон нуқта ба нуқтаи дигари дилхохи барнома хизмат мекунад</w:t>
      </w:r>
      <w:r w:rsidRPr="00BF687F">
        <w:rPr>
          <w:rFonts w:ascii="Palatino Linotype" w:hAnsi="Palatino Linotype"/>
          <w:color w:val="000000"/>
          <w:lang w:val="tt-RU"/>
        </w:rPr>
        <w:t>? 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гузариш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@174.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 барои дар забони Паскал тасвир намудани алгоритмхои шохадор хизмат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гузариш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@175.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оператор дар холатхое истифода бурда мешавад, ки вобаста аз қимати ягон ифода яке аз операторхои дар пайдарпаии додашудаи операторхо ҷойгирбударо иҷро кардан зарур аст</w:t>
      </w:r>
      <w:r w:rsidRPr="00BF687F">
        <w:rPr>
          <w:rFonts w:ascii="Palatino Linotype" w:hAnsi="Palatino Linotype"/>
          <w:color w:val="000000"/>
          <w:lang w:val="tt-RU"/>
        </w:rPr>
        <w:t>?  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гузариш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операторхо барои дар барнома тасвир кардани алгоритмхои даврӣ хизмат мекунанд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хориҷкунӣ;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гузариш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@177.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Оператори гузариш чи гуна намуд дорад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BF687F">
        <w:rPr>
          <w:rFonts w:ascii="Palatino Linotype" w:hAnsi="Palatino Linotype"/>
          <w:sz w:val="24"/>
          <w:szCs w:val="24"/>
          <w:lang w:val="tt-RU"/>
        </w:rPr>
        <w:t>FOR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 xml:space="preserve"> I:= қиматхои аввалаи парметри давр TO қиматхои охирини парметри давр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DO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 </w:t>
      </w:r>
      <w:r w:rsidRPr="00BF687F">
        <w:rPr>
          <w:rFonts w:ascii="Palatino Linotype" w:hAnsi="Palatino Linotype"/>
          <w:sz w:val="24"/>
          <w:szCs w:val="24"/>
          <w:lang w:val="en-US"/>
        </w:rPr>
        <w:t>GOTO</w:t>
      </w:r>
      <w:r w:rsidRPr="00BF687F">
        <w:rPr>
          <w:rFonts w:ascii="Palatino Linotype" w:hAnsi="Palatino Linotype"/>
          <w:sz w:val="24"/>
          <w:szCs w:val="24"/>
        </w:rPr>
        <w:t xml:space="preserve"> нишони оператор;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ифодаи мантиқӣ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</w:rPr>
        <w:t xml:space="preserve"> оператори 1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</w:rPr>
        <w:t xml:space="preserve"> оператори 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 </w:t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 xml:space="preserve">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 </w:t>
      </w:r>
      <w:r w:rsidRPr="00BF687F">
        <w:rPr>
          <w:rFonts w:ascii="Palatino Linotype" w:hAnsi="Palatino Linotype"/>
          <w:sz w:val="24"/>
          <w:szCs w:val="24"/>
          <w:lang w:val="tt-RU"/>
        </w:rPr>
        <w:t>WHILE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ифодаи мантиқӣ DO 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Оператори шартӣ чи гуна намуд дорад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BF687F">
        <w:rPr>
          <w:rFonts w:ascii="Palatino Linotype" w:hAnsi="Palatino Linotype"/>
          <w:sz w:val="24"/>
          <w:szCs w:val="24"/>
          <w:lang w:val="tt-RU"/>
        </w:rPr>
        <w:t>FOR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 xml:space="preserve"> I:= қиматхои аввалаи парметри давр TO қиматхои охирини парметри давр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DO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 </w:t>
      </w:r>
      <w:r w:rsidRPr="00BF687F">
        <w:rPr>
          <w:rFonts w:ascii="Palatino Linotype" w:hAnsi="Palatino Linotype"/>
          <w:sz w:val="24"/>
          <w:szCs w:val="24"/>
          <w:lang w:val="en-US"/>
        </w:rPr>
        <w:t>GOTO</w:t>
      </w:r>
      <w:r w:rsidRPr="00BF687F">
        <w:rPr>
          <w:rFonts w:ascii="Palatino Linotype" w:hAnsi="Palatino Linotype"/>
          <w:sz w:val="24"/>
          <w:szCs w:val="24"/>
        </w:rPr>
        <w:t xml:space="preserve"> нишони оператор;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ифодаи мантиқӣ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</w:rPr>
        <w:t xml:space="preserve"> оператори 1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</w:rPr>
        <w:t xml:space="preserve"> оператори 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 </w:t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 xml:space="preserve">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 </w:t>
      </w:r>
      <w:r w:rsidRPr="00BF687F">
        <w:rPr>
          <w:rFonts w:ascii="Palatino Linotype" w:hAnsi="Palatino Linotype"/>
          <w:sz w:val="24"/>
          <w:szCs w:val="24"/>
          <w:lang w:val="tt-RU"/>
        </w:rPr>
        <w:t>WHILE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ифодаи мантиқӣ DO 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@179.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Оператори интихоб чи гуна намуд дорад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BF687F">
        <w:rPr>
          <w:rFonts w:ascii="Palatino Linotype" w:hAnsi="Palatino Linotype"/>
          <w:sz w:val="24"/>
          <w:szCs w:val="24"/>
          <w:lang w:val="tt-RU"/>
        </w:rPr>
        <w:t>FOR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 xml:space="preserve"> I:= қиматхои аввалаи парметри давр TO қиматхои охирини парметри давр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DO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 </w:t>
      </w:r>
      <w:r w:rsidRPr="00BF687F">
        <w:rPr>
          <w:rFonts w:ascii="Palatino Linotype" w:hAnsi="Palatino Linotype"/>
          <w:sz w:val="24"/>
          <w:szCs w:val="24"/>
          <w:lang w:val="en-US"/>
        </w:rPr>
        <w:t>GOTO</w:t>
      </w:r>
      <w:r w:rsidRPr="00BF687F">
        <w:rPr>
          <w:rFonts w:ascii="Palatino Linotype" w:hAnsi="Palatino Linotype"/>
          <w:sz w:val="24"/>
          <w:szCs w:val="24"/>
        </w:rPr>
        <w:t xml:space="preserve"> нишони оператор;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ифодаи мантиқӣ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</w:rPr>
        <w:t xml:space="preserve"> оператори 1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</w:rPr>
        <w:t xml:space="preserve"> оператори 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 </w:t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 xml:space="preserve">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 </w:t>
      </w:r>
      <w:r w:rsidRPr="00BF687F">
        <w:rPr>
          <w:rFonts w:ascii="Palatino Linotype" w:hAnsi="Palatino Linotype"/>
          <w:sz w:val="24"/>
          <w:szCs w:val="24"/>
          <w:lang w:val="tt-RU"/>
        </w:rPr>
        <w:t>WHILE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ифодаи мантиқӣ DO 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@180.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Оператори даврӣ бо шарти пешоянд чи гуна намуд дорад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BF687F">
        <w:rPr>
          <w:rFonts w:ascii="Palatino Linotype" w:hAnsi="Palatino Linotype"/>
          <w:sz w:val="24"/>
          <w:szCs w:val="24"/>
          <w:lang w:val="tt-RU"/>
        </w:rPr>
        <w:t>FOR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 xml:space="preserve"> I:= қиматхои аввалаи парметри давр TO қиматхои охирини парметри давр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DO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 </w:t>
      </w:r>
      <w:r w:rsidRPr="00BF687F">
        <w:rPr>
          <w:rFonts w:ascii="Palatino Linotype" w:hAnsi="Palatino Linotype"/>
          <w:sz w:val="24"/>
          <w:szCs w:val="24"/>
          <w:lang w:val="en-US"/>
        </w:rPr>
        <w:t>GOTO</w:t>
      </w:r>
      <w:r w:rsidRPr="00BF687F">
        <w:rPr>
          <w:rFonts w:ascii="Palatino Linotype" w:hAnsi="Palatino Linotype"/>
          <w:sz w:val="24"/>
          <w:szCs w:val="24"/>
        </w:rPr>
        <w:t xml:space="preserve"> нишони оператор;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ифодаи мантиқӣ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</w:rPr>
        <w:t xml:space="preserve"> оператори 1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</w:rPr>
        <w:t xml:space="preserve"> оператори 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 </w:t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 xml:space="preserve">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 </w:t>
      </w:r>
      <w:r w:rsidRPr="00BF687F">
        <w:rPr>
          <w:rFonts w:ascii="Palatino Linotype" w:hAnsi="Palatino Linotype"/>
          <w:sz w:val="24"/>
          <w:szCs w:val="24"/>
          <w:lang w:val="tt-RU"/>
        </w:rPr>
        <w:t>WHILE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ифодаи мантиқӣ DO 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@181.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Оператори даврии параметрдор чи гуна намуд дорад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BF687F">
        <w:rPr>
          <w:rFonts w:ascii="Palatino Linotype" w:hAnsi="Palatino Linotype"/>
          <w:sz w:val="24"/>
          <w:szCs w:val="24"/>
          <w:lang w:val="tt-RU"/>
        </w:rPr>
        <w:t>FOR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 xml:space="preserve"> I:= қиматхои аввалаи парметри давр TO қиматхои охирини парметри давр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DO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 </w:t>
      </w:r>
      <w:r w:rsidRPr="00BF687F">
        <w:rPr>
          <w:rFonts w:ascii="Palatino Linotype" w:hAnsi="Palatino Linotype"/>
          <w:sz w:val="24"/>
          <w:szCs w:val="24"/>
          <w:lang w:val="en-US"/>
        </w:rPr>
        <w:t>GOTO</w:t>
      </w:r>
      <w:r w:rsidRPr="00BF687F">
        <w:rPr>
          <w:rFonts w:ascii="Palatino Linotype" w:hAnsi="Palatino Linotype"/>
          <w:sz w:val="24"/>
          <w:szCs w:val="24"/>
        </w:rPr>
        <w:t xml:space="preserve"> нишони оператор;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ифодаи мантиқӣ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</w:rPr>
        <w:t xml:space="preserve"> оператори 1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</w:rPr>
        <w:t xml:space="preserve"> оператори 2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 </w:t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 xml:space="preserve">; 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 </w:t>
      </w:r>
      <w:r w:rsidRPr="00BF687F">
        <w:rPr>
          <w:rFonts w:ascii="Palatino Linotype" w:hAnsi="Palatino Linotype"/>
          <w:sz w:val="24"/>
          <w:szCs w:val="24"/>
          <w:lang w:val="tt-RU"/>
        </w:rPr>
        <w:t>WHILE</w:t>
      </w:r>
      <w:r w:rsidRPr="00BF687F">
        <w:rPr>
          <w:rFonts w:ascii="Palatino Linotype" w:hAnsi="Palatino Linotype"/>
          <w:sz w:val="24"/>
          <w:szCs w:val="24"/>
          <w:lang w:val="tt-RU"/>
        </w:rPr>
        <w:tab/>
        <w:t>ифодаи мантиқӣ DO оператори дилхоҳ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@182.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Дар забони Паскал чанд  намуди операторхои даврӣ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5;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3;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 8;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@183.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1.Оператори даврӣ бо шарти пешоянд;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2.Оператори даврӣ бо шарти пасоянд;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3.Оператори даврии параметрдор –намудҳои кадом оператор мебошад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гузариш;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@184.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 xml:space="preserve">Ба хамаи кадом операторхо махсусиятхои зерин хос мебошанд:       </w:t>
      </w:r>
    </w:p>
    <w:p w:rsidR="00EA44ED" w:rsidRPr="00BF687F" w:rsidRDefault="00EA44ED" w:rsidP="00783A99">
      <w:pPr>
        <w:pStyle w:val="BodyTex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Ҳисобкунихои такроршаванда танхо як маротиба навишта мешаванд; </w:t>
      </w:r>
    </w:p>
    <w:p w:rsidR="00EA44ED" w:rsidRPr="00BF687F" w:rsidRDefault="00EA44ED" w:rsidP="00783A99">
      <w:pPr>
        <w:pStyle w:val="BodyTex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Дохилшавӣ ба давр танхо ба воситаи ибтидои он имконпазир аст; </w:t>
      </w:r>
    </w:p>
    <w:p w:rsidR="00EA44ED" w:rsidRPr="00BF687F" w:rsidRDefault="00EA44ED" w:rsidP="00783A99">
      <w:pPr>
        <w:pStyle w:val="BodyTex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Тағйирёбандахои дар оператори даврӣ иштироккунанда бояд то саршавии давр муайян шуда бошанд;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4. Дар давр бояд амали баромадан аз он пешбинӣ шуда бошад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гузариш;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содда;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мураккаб;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@185.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Ба хамаи операторхои даврӣ чанд махсусиятхо хос мебошанд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6;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9;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7;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8;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4;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@186.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Оператори шартӣ  дар забони Паскал барои чи хизмат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тасвир намудани алгоритмхои шохадор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тасвир намудани алгоритмхои хаттӣ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тасвир намудани алгоритмхои ғайрихаттӣ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тасвир намудани алгоритмхои 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тасвир намудани алгоритмхои ғайридаврӣ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@187.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оператори даврӣ низ дар холатхое истифода бурда мешавад, ки миқдори такроршавии давр пешакӣ муайян нест</w:t>
      </w:r>
      <w:r w:rsidRPr="00BF687F">
        <w:rPr>
          <w:rFonts w:ascii="Palatino Linotype" w:hAnsi="Palatino Linotype"/>
          <w:color w:val="000000"/>
          <w:lang w:val="tt-RU"/>
        </w:rPr>
        <w:t>? 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бо шарти пасоянд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дохили хам ҷойгирбуда;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@188.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Кадом оператори даврӣ дар холатхое истифода бурда мешавад, ки миқдори такроршавии давр пешакӣ маълум нест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бо шарти пасоянд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дохили хам ҷойгирбуда;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@189.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оператор дар холатхое истифода бурда мешавад, ки такроршавии қисми даврӣ пешакӣ маълум 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бо шарти пасоянд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дохили хам ҷойгирбуда;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Агар як давр дар дохили даври дигар ҷойгир бошад, ин гуна даврхоро чи меноманд? 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дохилкунӣ;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бо шарти пасоянд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дохили хам ҷойгирбуда;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@191.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Сатри сарлавҳ</w:t>
      </w:r>
      <w:r w:rsidRPr="00BF687F">
        <w:rPr>
          <w:rFonts w:ascii="Palatino Linotype" w:hAnsi="Palatino Linotype" w:cs="Times New Roman Tj"/>
          <w:color w:val="000000"/>
          <w:lang w:val="tt-RU"/>
        </w:rPr>
        <w:t>аи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кадом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аст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</w:t>
      </w:r>
      <w:r w:rsidRPr="00BF687F">
        <w:rPr>
          <w:rFonts w:ascii="Palatino Linotype" w:hAnsi="Palatino Linotype"/>
          <w:color w:val="000000"/>
          <w:lang w:val="en-US"/>
        </w:rPr>
        <w:t xml:space="preserve">program nom;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  <w:lang w:val="en-US"/>
        </w:rPr>
        <w:t>program</w:t>
      </w:r>
      <w:r w:rsidRPr="00BF687F">
        <w:rPr>
          <w:rFonts w:ascii="Palatino Linotype" w:hAnsi="Palatino Linotype"/>
          <w:color w:val="000000"/>
        </w:rPr>
        <w:t>м</w:t>
      </w:r>
      <w:r w:rsidRPr="00BF687F">
        <w:rPr>
          <w:rFonts w:ascii="Palatino Linotype" w:hAnsi="Palatino Linotype"/>
          <w:color w:val="000000"/>
          <w:lang w:val="en-US"/>
        </w:rPr>
        <w:t xml:space="preserve"> nom;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 </w:t>
      </w:r>
      <w:r w:rsidRPr="00BF687F">
        <w:rPr>
          <w:rFonts w:ascii="Palatino Linotype" w:hAnsi="Palatino Linotype"/>
          <w:color w:val="000000"/>
          <w:lang w:val="en-US"/>
        </w:rPr>
        <w:t xml:space="preserve">programma nom;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 programa nom;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prog nom;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@192.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Қисми иҷрошавандаи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 кадом фаслро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дарбар мегирад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фасли доимиҳо;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фасли операторҳо;  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 фасли типҳо;  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фасли нишонҳо;  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</w:rPr>
        <w:t>$</w:t>
      </w:r>
      <w:r w:rsidRPr="00BF687F">
        <w:rPr>
          <w:rFonts w:ascii="Palatino Linotype" w:hAnsi="Palatino Linotype"/>
          <w:color w:val="000000"/>
          <w:lang w:val="en-US"/>
        </w:rPr>
        <w:t>E</w:t>
      </w:r>
      <w:r w:rsidRPr="00BF687F">
        <w:rPr>
          <w:rFonts w:ascii="Palatino Linotype" w:hAnsi="Palatino Linotype"/>
          <w:color w:val="000000"/>
        </w:rPr>
        <w:t xml:space="preserve">)  </w:t>
      </w:r>
      <w:r w:rsidRPr="00BF687F">
        <w:rPr>
          <w:rFonts w:ascii="Palatino Linotype" w:hAnsi="Palatino Linotype"/>
          <w:color w:val="000000"/>
          <w:lang w:val="tt-RU"/>
        </w:rPr>
        <w:t xml:space="preserve">фасли тағйирёбандаҳо;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@193.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Номи фасли нишонҳ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тани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Паскалро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ди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ед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en-US"/>
        </w:rPr>
        <w:t xml:space="preserve"> const;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$B)  type;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 </w:t>
      </w:r>
      <w:r w:rsidRPr="00BF687F">
        <w:rPr>
          <w:rFonts w:ascii="Palatino Linotype" w:hAnsi="Palatino Linotype"/>
          <w:color w:val="000000"/>
          <w:lang w:val="en-US"/>
        </w:rPr>
        <w:t xml:space="preserve">label;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 xml:space="preserve">begin…end;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 procedure, function;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@194.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Номи фасли доимиҳ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тани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Паскалро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ди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ед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</w:t>
      </w:r>
      <w:r w:rsidRPr="00BF687F">
        <w:rPr>
          <w:rFonts w:ascii="Palatino Linotype" w:hAnsi="Palatino Linotype"/>
          <w:color w:val="000000"/>
          <w:lang w:val="en-US"/>
        </w:rPr>
        <w:t xml:space="preserve">type;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color w:val="000000"/>
          <w:lang w:val="en-US"/>
        </w:rPr>
        <w:t xml:space="preserve"> label;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  <w:lang w:val="en-US"/>
        </w:rPr>
        <w:t xml:space="preserve">begin…end;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 const;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 procedure, function;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@195.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Номи фасли типҳ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тани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</w:t>
      </w:r>
      <w:r w:rsidRPr="00BF687F">
        <w:rPr>
          <w:rFonts w:ascii="Palatino Linotype" w:hAnsi="Palatino Linotype"/>
          <w:color w:val="000000"/>
          <w:lang w:val="tt-RU"/>
        </w:rPr>
        <w:t>лро нишон диҳ</w:t>
      </w:r>
      <w:r w:rsidRPr="00BF687F">
        <w:rPr>
          <w:rFonts w:ascii="Palatino Linotype" w:hAnsi="Palatino Linotype" w:cs="Times New Roman Tj"/>
          <w:color w:val="000000"/>
          <w:lang w:val="tt-RU"/>
        </w:rPr>
        <w:t>ед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en-US"/>
        </w:rPr>
        <w:t xml:space="preserve"> const;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  <w:lang w:val="en-US"/>
        </w:rPr>
        <w:t xml:space="preserve">procedure, function;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  <w:lang w:val="en-US"/>
        </w:rPr>
        <w:t xml:space="preserve">begin…end;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 label;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type;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@196.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Номи фасли тағ</w:t>
      </w:r>
      <w:r w:rsidRPr="00BF687F">
        <w:rPr>
          <w:rFonts w:ascii="Palatino Linotype" w:hAnsi="Palatino Linotype" w:cs="Times New Roman Tj"/>
          <w:color w:val="000000"/>
          <w:lang w:val="tt-RU"/>
        </w:rPr>
        <w:t>йирёбанда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тани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барномаи</w:t>
      </w:r>
      <w:r w:rsidRPr="00BF687F">
        <w:rPr>
          <w:rFonts w:ascii="Palatino Linotype" w:hAnsi="Palatino Linotype"/>
          <w:color w:val="000000"/>
          <w:lang w:val="tt-RU"/>
        </w:rPr>
        <w:t xml:space="preserve"> 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Паскалро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ди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ед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color w:val="000000"/>
          <w:lang w:val="en-US"/>
        </w:rPr>
        <w:t xml:space="preserve"> var;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$B)  const;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 </w:t>
      </w:r>
      <w:r w:rsidRPr="00BF687F">
        <w:rPr>
          <w:rFonts w:ascii="Palatino Linotype" w:hAnsi="Palatino Linotype"/>
          <w:color w:val="000000"/>
          <w:lang w:val="en-US"/>
        </w:rPr>
        <w:t xml:space="preserve">type;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 xml:space="preserve">begin…end;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 procedure, function;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>
        <w:rPr>
          <w:rFonts w:ascii="Palatino Linotype" w:hAnsi="Palatino Linotype"/>
          <w:color w:val="000000"/>
        </w:rPr>
        <w:t>@197.</w:t>
      </w:r>
      <w:r w:rsidRPr="00BF687F">
        <w:rPr>
          <w:rFonts w:ascii="Palatino Linotype" w:hAnsi="Palatino Linotype"/>
          <w:color w:val="000000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Типҳ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стандартии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Паскалро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номбар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кунед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$A)  integer;   real;   logical;   char;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$B)  integer;   real;   boolean;   char;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$C)  integer;   real;   boolean;   array;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$D)  integer;   file;   boolean;   char;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$E)  string;   real;   boolean;   char;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@198.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Аз операторҳ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1)  </w:t>
      </w:r>
      <w:r w:rsidRPr="00BF687F">
        <w:rPr>
          <w:rFonts w:ascii="Palatino Linotype" w:hAnsi="Palatino Linotype"/>
          <w:color w:val="000000"/>
          <w:lang w:val="en-US"/>
        </w:rPr>
        <w:t>for i:= 1 to n do &lt;</w:t>
      </w:r>
      <w:r w:rsidRPr="00BF687F">
        <w:rPr>
          <w:rFonts w:ascii="Palatino Linotype" w:hAnsi="Palatino Linotype"/>
          <w:color w:val="000000"/>
          <w:lang w:val="tt-RU"/>
        </w:rPr>
        <w:t xml:space="preserve"> оператор</w:t>
      </w:r>
      <w:r w:rsidRPr="00BF687F">
        <w:rPr>
          <w:rFonts w:ascii="Palatino Linotype" w:hAnsi="Palatino Linotype"/>
          <w:color w:val="000000"/>
          <w:lang w:val="en-US"/>
        </w:rPr>
        <w:t xml:space="preserve">&gt;;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2)  </w:t>
      </w:r>
      <w:r w:rsidRPr="00BF687F">
        <w:rPr>
          <w:rFonts w:ascii="Palatino Linotype" w:hAnsi="Palatino Linotype"/>
          <w:color w:val="000000"/>
          <w:lang w:val="en-US"/>
        </w:rPr>
        <w:t>repeat  &lt;</w:t>
      </w:r>
      <w:r w:rsidRPr="00BF687F">
        <w:rPr>
          <w:rFonts w:ascii="Palatino Linotype" w:hAnsi="Palatino Linotype"/>
          <w:color w:val="000000"/>
          <w:lang w:val="tt-RU"/>
        </w:rPr>
        <w:t>операторҳ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en-US"/>
        </w:rPr>
        <w:t xml:space="preserve">&gt; until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i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&gt;=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3)  </w:t>
      </w:r>
      <w:r w:rsidRPr="00BF687F">
        <w:rPr>
          <w:rFonts w:ascii="Palatino Linotype" w:hAnsi="Palatino Linotype"/>
          <w:color w:val="000000"/>
          <w:lang w:val="en-US"/>
        </w:rPr>
        <w:t>while i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&lt;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n do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&lt;</w:t>
      </w:r>
      <w:r w:rsidRPr="00BF687F">
        <w:rPr>
          <w:rFonts w:ascii="Palatino Linotype" w:hAnsi="Palatino Linotype"/>
          <w:color w:val="000000"/>
          <w:lang w:val="tt-RU"/>
        </w:rPr>
        <w:t xml:space="preserve"> оператор  </w:t>
      </w:r>
      <w:r w:rsidRPr="00BF687F">
        <w:rPr>
          <w:rFonts w:ascii="Palatino Linotype" w:hAnsi="Palatino Linotype"/>
          <w:color w:val="000000"/>
          <w:lang w:val="en-US"/>
        </w:rPr>
        <w:t xml:space="preserve">&gt;;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4)  if  &lt;ифодаи мантиқ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&gt;  then  &lt; оператор&gt;   else  &lt; оператор &gt;</w:t>
      </w:r>
      <w:r w:rsidRPr="00BF687F">
        <w:rPr>
          <w:rFonts w:ascii="Palatino Linotype" w:hAnsi="Palatino Linotype"/>
          <w:color w:val="000000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5)  </w:t>
      </w:r>
      <w:r w:rsidRPr="00BF687F">
        <w:rPr>
          <w:rFonts w:ascii="Palatino Linotype" w:hAnsi="Palatino Linotype"/>
          <w:color w:val="000000"/>
        </w:rPr>
        <w:t xml:space="preserve">read( &lt; </w:t>
      </w:r>
      <w:r w:rsidRPr="00BF687F">
        <w:rPr>
          <w:rFonts w:ascii="Palatino Linotype" w:hAnsi="Palatino Linotype"/>
          <w:color w:val="000000"/>
          <w:lang w:val="tt-RU"/>
        </w:rPr>
        <w:t>пайдарпаии тағ</w:t>
      </w:r>
      <w:r w:rsidRPr="00BF687F">
        <w:rPr>
          <w:rFonts w:ascii="Palatino Linotype" w:hAnsi="Palatino Linotype" w:cs="Times New Roman Tj"/>
          <w:color w:val="000000"/>
          <w:lang w:val="tt-RU"/>
        </w:rPr>
        <w:t>йирёбанда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</w:rPr>
        <w:t xml:space="preserve">&gt; 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кадомҳ</w:t>
      </w:r>
      <w:r w:rsidRPr="00BF687F">
        <w:rPr>
          <w:rFonts w:ascii="Palatino Linotype" w:hAnsi="Palatino Linotype" w:cs="Times New Roman Tj"/>
          <w:color w:val="000000"/>
          <w:lang w:val="tt-RU"/>
        </w:rPr>
        <w:t>ояшон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>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даврии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забони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Паскал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нестанд</w:t>
      </w:r>
      <w:r w:rsidRPr="00BF687F">
        <w:rPr>
          <w:rFonts w:ascii="Palatino Linotype" w:hAnsi="Palatino Linotype"/>
          <w:color w:val="000000"/>
          <w:lang w:val="tt-RU"/>
        </w:rPr>
        <w:t xml:space="preserve">?;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1, 3, 4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3, 4, 5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$C)   4, 5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$D)  1, 2, 3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$E)   1,</w:t>
      </w:r>
      <w:r w:rsidRPr="00BF687F">
        <w:rPr>
          <w:rFonts w:ascii="Palatino Linotype" w:hAnsi="Palatino Linotype"/>
          <w:color w:val="000000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2, 4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@199.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Кадоме аз ин тасвирҳ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нест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</w:t>
      </w:r>
      <w:r w:rsidRPr="00BF687F">
        <w:rPr>
          <w:rFonts w:ascii="Palatino Linotype" w:hAnsi="Palatino Linotype"/>
          <w:color w:val="000000"/>
          <w:lang w:val="en-US"/>
        </w:rPr>
        <w:t>for i:= 1 to n do &lt;</w:t>
      </w:r>
      <w:r w:rsidRPr="00BF687F">
        <w:rPr>
          <w:rFonts w:ascii="Palatino Linotype" w:hAnsi="Palatino Linotype"/>
          <w:color w:val="000000"/>
          <w:lang w:val="tt-RU"/>
        </w:rPr>
        <w:t xml:space="preserve"> оператор</w:t>
      </w:r>
      <w:r w:rsidRPr="00BF687F">
        <w:rPr>
          <w:rFonts w:ascii="Palatino Linotype" w:hAnsi="Palatino Linotype"/>
          <w:color w:val="000000"/>
          <w:lang w:val="en-US"/>
        </w:rPr>
        <w:t xml:space="preserve">&gt;;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if  &lt;ифодаи мантиқ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>&gt;  then  &lt; оператор&gt;   else  &lt; оператор &gt;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  <w:lang w:val="en-US"/>
        </w:rPr>
        <w:t>while i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&lt;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n do 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>&lt;</w:t>
      </w:r>
      <w:r w:rsidRPr="00BF687F">
        <w:rPr>
          <w:rFonts w:ascii="Palatino Linotype" w:hAnsi="Palatino Linotype"/>
          <w:color w:val="000000"/>
          <w:lang w:val="tt-RU"/>
        </w:rPr>
        <w:t xml:space="preserve"> оператор  </w:t>
      </w:r>
      <w:r w:rsidRPr="00BF687F">
        <w:rPr>
          <w:rFonts w:ascii="Palatino Linotype" w:hAnsi="Palatino Linotype"/>
          <w:color w:val="000000"/>
          <w:lang w:val="en-US"/>
        </w:rPr>
        <w:t xml:space="preserve">&gt;;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array [1..</w:t>
      </w:r>
      <w:r w:rsidRPr="00BF687F">
        <w:rPr>
          <w:rFonts w:ascii="Palatino Linotype" w:hAnsi="Palatino Linotype"/>
          <w:color w:val="000000"/>
          <w:lang w:val="en-US"/>
        </w:rPr>
        <w:t>n] of integer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repeat  &lt;операторҳ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 xml:space="preserve">&gt; until  i &gt;=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@200.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 Кадоме аз ин тасвирҳ</w:t>
      </w:r>
      <w:r w:rsidRPr="00BF687F">
        <w:rPr>
          <w:rFonts w:ascii="Palatino Linotype" w:hAnsi="Palatino Linotype" w:cs="Times New Roman Tj"/>
          <w:color w:val="000000"/>
          <w:lang w:val="tt-RU"/>
        </w:rPr>
        <w:t>ои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овардашуда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оператор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нест</w:t>
      </w:r>
      <w:r w:rsidRPr="00BF687F">
        <w:rPr>
          <w:rFonts w:ascii="Palatino Linotype" w:hAnsi="Palatino Linotype"/>
          <w:color w:val="000000"/>
          <w:lang w:val="tt-RU"/>
        </w:rPr>
        <w:t xml:space="preserve">?;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for i:= 1 to n do &lt; оператор&gt;;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begin    …   end;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repeat  &lt;операторҳ</w:t>
      </w:r>
      <w:r w:rsidRPr="00BF687F">
        <w:rPr>
          <w:rFonts w:ascii="Palatino Linotype" w:hAnsi="Palatino Linotype" w:cs="Times New Roman Tj"/>
          <w:color w:val="000000"/>
          <w:lang w:val="tt-RU"/>
        </w:rPr>
        <w:t>о</w:t>
      </w:r>
      <w:r w:rsidRPr="00BF687F">
        <w:rPr>
          <w:rFonts w:ascii="Palatino Linotype" w:hAnsi="Palatino Linotype"/>
          <w:color w:val="000000"/>
          <w:lang w:val="tt-RU"/>
        </w:rPr>
        <w:t xml:space="preserve">&gt; until  i &gt;=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while i &lt; n do  &lt; оператор  &gt;;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  &lt;ифодаи мантиқ</w:t>
      </w:r>
      <w:r w:rsidRPr="00BF687F">
        <w:rPr>
          <w:rFonts w:ascii="Palatino Linotype" w:eastAsia="MS Mincho" w:hAnsi="Palatino Linotype"/>
          <w:color w:val="000000"/>
          <w:lang w:val="tt-RU"/>
        </w:rPr>
        <w:t>ӣ</w:t>
      </w:r>
      <w:r w:rsidRPr="00BF687F">
        <w:rPr>
          <w:rFonts w:ascii="Palatino Linotype" w:hAnsi="Palatino Linotype"/>
          <w:color w:val="000000"/>
          <w:lang w:val="tt-RU"/>
        </w:rPr>
        <w:t xml:space="preserve">&gt;   &lt; оператор&gt;   &lt; оператор &gt;;   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@201.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калидӣи  VA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b/>
        </w:rPr>
        <w:t xml:space="preserve">  </w:t>
      </w:r>
      <w:r w:rsidRPr="00BF687F">
        <w:rPr>
          <w:rFonts w:ascii="Palatino Linotype" w:hAnsi="Palatino Linotype"/>
        </w:rPr>
        <w:t>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калидӣи LABEL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@203.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калидӣи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калидӣи   </w:t>
      </w:r>
      <w:r w:rsidRPr="00BF687F">
        <w:rPr>
          <w:rFonts w:ascii="Palatino Linotype" w:hAnsi="Palatino Linotype"/>
          <w:lang w:val="en-US"/>
        </w:rPr>
        <w:t>TYPE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</w:rPr>
        <w:t>EAD 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@206.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VAR</w:t>
      </w:r>
      <w:r w:rsidRPr="00BF687F">
        <w:rPr>
          <w:rFonts w:ascii="Palatino Linotype" w:hAnsi="Palatino Linotype"/>
          <w:b/>
          <w:lang w:val="tt-RU"/>
        </w:rPr>
        <w:t xml:space="preserve">  </w:t>
      </w:r>
      <w:r w:rsidRPr="00BF687F">
        <w:rPr>
          <w:rFonts w:ascii="Palatino Linotype" w:hAnsi="Palatino Linotype"/>
          <w:lang w:val="tt-RU"/>
        </w:rPr>
        <w:t>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LABEL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CONST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@209.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 TYPE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@210.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READ 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тағйирёбанда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нишон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доимӣ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тип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хондан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@211.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 W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</w:rPr>
        <w:t>ITE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@212.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</w:rPr>
        <w:t>EPEAT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</w:t>
      </w:r>
      <w:r w:rsidRPr="00BF687F">
        <w:rPr>
          <w:rFonts w:ascii="Palatino Linotype" w:hAnsi="Palatino Linotype"/>
          <w:lang w:val="en-US"/>
        </w:rPr>
        <w:t>BOOLEAN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@216.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WRITE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@217.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REPEAT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UNTIL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@219.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DO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@220.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BOOLEAN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навиштан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такрор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то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иҷро кардан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булӣ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@221.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Дар забони Паскал </w:t>
      </w: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тағйирёбанда ҳо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нишон</w:t>
      </w:r>
      <w:r w:rsidRPr="00BF687F">
        <w:rPr>
          <w:rFonts w:ascii="Palatino Linotype" w:hAnsi="Palatino Linotype"/>
        </w:rPr>
        <w:t xml:space="preserve">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@223.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доимиҳо</w:t>
      </w:r>
      <w:r w:rsidRPr="00BF687F">
        <w:rPr>
          <w:rFonts w:ascii="Palatino Linotype" w:hAnsi="Palatino Linotype"/>
        </w:rPr>
        <w:t xml:space="preserve">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тип типҳо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Дар забони Паскал </w:t>
      </w: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хондан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@226.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тағйирёбандаҳо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нишон</w:t>
      </w:r>
      <w:r w:rsidRPr="00BF687F">
        <w:rPr>
          <w:rFonts w:ascii="Palatino Linotype" w:hAnsi="Palatino Linotype"/>
        </w:rPr>
        <w:t xml:space="preserve">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доимиҳо</w:t>
      </w:r>
      <w:r w:rsidRPr="00BF687F">
        <w:rPr>
          <w:rFonts w:ascii="Palatino Linotype" w:hAnsi="Palatino Linotype"/>
        </w:rPr>
        <w:t xml:space="preserve">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@229.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тип типҳо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@230.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хондан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VAR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LABEL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CONST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TYPE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@231.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Дар забони Паскал </w:t>
      </w: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навиштан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@232.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такрор кардан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@233.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то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@234.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иҷро кардан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@235.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Дар забони Паскал </w:t>
      </w: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булӣ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@236.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@237.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@238.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END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@239.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  PROSEDURE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@240.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FUNCTION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@241.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агар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он гох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вагарна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барои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ҳанӯз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@242.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 THEN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агар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он гох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вагарна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барои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ҳанӯз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@243.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 ELSE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агар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он гох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вагарна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барои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ҳанӯз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@244.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 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агар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он гох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вагарна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барои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ҳанӯз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@245.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</w:rPr>
        <w:t xml:space="preserve">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агар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он гох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вагарна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барои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ҳанӯз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@246.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  рамзӣ 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PROSEDURE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FUNCTION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@247.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 ибтидо 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PROSEDURE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FUNCTION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@248.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 интихо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PROSEDURE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FUNCTION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@249.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 xml:space="preserve">калидии  </w:t>
      </w:r>
      <w:r w:rsidRPr="00BF687F">
        <w:rPr>
          <w:rFonts w:ascii="Palatino Linotype" w:hAnsi="Palatino Linotype"/>
        </w:rPr>
        <w:t>протседура</w:t>
      </w:r>
      <w:r w:rsidRPr="00BF687F">
        <w:rPr>
          <w:rFonts w:ascii="Palatino Linotype" w:hAnsi="Palatino Linotype"/>
          <w:lang w:val="tt-RU"/>
        </w:rPr>
        <w:t xml:space="preserve"> </w:t>
      </w:r>
      <w:r w:rsidRPr="00BF687F">
        <w:rPr>
          <w:rFonts w:ascii="Palatino Linotype" w:hAnsi="Palatino Linotype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PROSEDURE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FUNCTION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@250.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функсия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CHAR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</w:t>
      </w: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PROSEDURE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FUNCTION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@251.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навиштан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@252.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такрор кардан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@253.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то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@254.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иҷро кардан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@255.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</w:t>
      </w:r>
      <w:r w:rsidRPr="00BF687F">
        <w:rPr>
          <w:rFonts w:ascii="Palatino Linotype" w:hAnsi="Palatino Linotype"/>
        </w:rPr>
        <w:t>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>калидии</w:t>
      </w:r>
      <w:r w:rsidRPr="00BF687F">
        <w:rPr>
          <w:rFonts w:ascii="Palatino Linotype" w:hAnsi="Palatino Linotype"/>
          <w:lang w:val="tt-RU"/>
        </w:rPr>
        <w:t xml:space="preserve"> булӣ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REPEAT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UNTIL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DO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BOOLEAN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@256.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CHAR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@257.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BEGIN 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@258.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END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 xml:space="preserve">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@259.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PROSEDURE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@260.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FUNCTION чиро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</w:rPr>
        <w:t>рамзӣ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</w:rPr>
        <w:t>ибтидо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</w:rPr>
        <w:t>интихо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протседура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</w:rPr>
        <w:t>функсия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@261.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Дар забони Паскал 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агар 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@262.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он гох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@263.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вагарна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@264.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барои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@265.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Дар забони Паскал 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ҳанӯз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@266.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</w:rPr>
        <w:t>Барои пай дар пай дохил намудани қиматхо кадом оператор истифода бурда мешаванд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GOTO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@267.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Барои сатр ба сатр дохил намудани қиматхои додашуда, кадом оператор истифода бурда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GOTO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@268.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Барои пай дар пай хориҷ намудани қиматхо кадом оператор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GOTO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@269.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Барои сатр ба сатр чоп намудани натиҷахо кадом оператор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GOTO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@270.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Барои таъмин намудани гузариш аз ягон нуқта ба нуқтаи дигари дилхохи барнома кадом оператор истифода бурда мешавад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en-US"/>
        </w:rPr>
        <w:t>READ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READLN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WRITE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WRITELN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GOTO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@271.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Навишти: IF B THEN S1 ELSE S2 кадом операторро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 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@272.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Навишти: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</w:r>
      <w:r w:rsidRPr="00BF687F">
        <w:rPr>
          <w:rFonts w:ascii="Palatino Linotype" w:hAnsi="Palatino Linotype"/>
          <w:sz w:val="24"/>
          <w:szCs w:val="24"/>
          <w:lang w:val="en-US"/>
        </w:rPr>
        <w:t>CASE</w:t>
      </w:r>
      <w:r w:rsidRPr="00BF687F">
        <w:rPr>
          <w:rFonts w:ascii="Palatino Linotype" w:hAnsi="Palatino Linotype"/>
          <w:sz w:val="24"/>
          <w:szCs w:val="24"/>
        </w:rPr>
        <w:t xml:space="preserve"> ифода </w:t>
      </w:r>
      <w:r w:rsidRPr="00BF687F">
        <w:rPr>
          <w:rFonts w:ascii="Palatino Linotype" w:hAnsi="Palatino Linotype"/>
          <w:sz w:val="24"/>
          <w:szCs w:val="24"/>
          <w:lang w:val="en-US"/>
        </w:rPr>
        <w:t>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ab/>
        <w:t>доимии1: оператори1;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доимии2: оператори2;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         …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 xml:space="preserve">доимии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  <w:r w:rsidRPr="00BF687F">
        <w:rPr>
          <w:rFonts w:ascii="Palatino Linotype" w:hAnsi="Palatino Linotype"/>
          <w:sz w:val="24"/>
          <w:szCs w:val="24"/>
        </w:rPr>
        <w:t xml:space="preserve">: оператори </w:t>
      </w:r>
      <w:r w:rsidRPr="00BF687F">
        <w:rPr>
          <w:rFonts w:ascii="Palatino Linotype" w:hAnsi="Palatino Linotype"/>
          <w:sz w:val="24"/>
          <w:szCs w:val="24"/>
          <w:lang w:val="en-US"/>
        </w:rPr>
        <w:t>n</w:t>
      </w:r>
    </w:p>
    <w:p w:rsidR="00EA44ED" w:rsidRPr="00BF687F" w:rsidRDefault="00EA44ED" w:rsidP="00783A99">
      <w:pPr>
        <w:pStyle w:val="BodyText"/>
        <w:spacing w:after="0" w:line="240" w:lineRule="auto"/>
        <w:ind w:firstLine="720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END</w:t>
      </w:r>
      <w:r w:rsidRPr="00BF687F">
        <w:rPr>
          <w:rFonts w:ascii="Palatino Linotype" w:hAnsi="Palatino Linotype"/>
          <w:sz w:val="24"/>
          <w:szCs w:val="24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кадом операторро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 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@273.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tt-RU"/>
        </w:rPr>
        <w:t>Навишти: WHILE ифодаи мантиқӣ DO - кадом операторро ифода мекунад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 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@274.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Навишти: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FOR</w:t>
      </w:r>
      <w:r w:rsidRPr="00BF687F">
        <w:rPr>
          <w:rFonts w:ascii="Palatino Linotype" w:hAnsi="Palatino Linotype"/>
          <w:sz w:val="24"/>
          <w:szCs w:val="24"/>
        </w:rPr>
        <w:t xml:space="preserve">  </w:t>
      </w:r>
      <w:r w:rsidRPr="00BF687F">
        <w:rPr>
          <w:rFonts w:ascii="Palatino Linotype" w:hAnsi="Palatino Linotype"/>
          <w:sz w:val="24"/>
          <w:szCs w:val="24"/>
          <w:lang w:val="en-US"/>
        </w:rPr>
        <w:t>I</w:t>
      </w:r>
      <w:r w:rsidRPr="00BF687F">
        <w:rPr>
          <w:rFonts w:ascii="Palatino Linotype" w:hAnsi="Palatino Linotype"/>
          <w:sz w:val="24"/>
          <w:szCs w:val="24"/>
        </w:rPr>
        <w:t>:=</w:t>
      </w:r>
      <w:r w:rsidRPr="00BF687F">
        <w:rPr>
          <w:rFonts w:ascii="Palatino Linotype" w:hAnsi="Palatino Linotype"/>
          <w:sz w:val="24"/>
          <w:szCs w:val="24"/>
          <w:lang w:val="en-US"/>
        </w:rPr>
        <w:t>m</w:t>
      </w:r>
      <w:r w:rsidRPr="00BF687F">
        <w:rPr>
          <w:rFonts w:ascii="Palatino Linotype" w:hAnsi="Palatino Linotype"/>
          <w:sz w:val="24"/>
          <w:szCs w:val="24"/>
        </w:rPr>
        <w:t xml:space="preserve">1 </w:t>
      </w:r>
      <w:r w:rsidRPr="00BF687F">
        <w:rPr>
          <w:rFonts w:ascii="Palatino Linotype" w:hAnsi="Palatino Linotype"/>
          <w:sz w:val="24"/>
          <w:szCs w:val="24"/>
          <w:lang w:val="en-US"/>
        </w:rPr>
        <w:t>TO</w:t>
      </w:r>
      <w:r w:rsidRPr="00BF687F">
        <w:rPr>
          <w:rFonts w:ascii="Palatino Linotype" w:hAnsi="Palatino Linotype"/>
          <w:sz w:val="24"/>
          <w:szCs w:val="24"/>
        </w:rPr>
        <w:t xml:space="preserve"> </w:t>
      </w:r>
      <w:r w:rsidRPr="00BF687F">
        <w:rPr>
          <w:rFonts w:ascii="Palatino Linotype" w:hAnsi="Palatino Linotype"/>
          <w:sz w:val="24"/>
          <w:szCs w:val="24"/>
          <w:lang w:val="en-US"/>
        </w:rPr>
        <w:t>m</w:t>
      </w:r>
      <w:r w:rsidRPr="00BF687F">
        <w:rPr>
          <w:rFonts w:ascii="Palatino Linotype" w:hAnsi="Palatino Linotype"/>
          <w:sz w:val="24"/>
          <w:szCs w:val="24"/>
        </w:rPr>
        <w:t xml:space="preserve">2 </w:t>
      </w:r>
      <w:r w:rsidRPr="00BF687F">
        <w:rPr>
          <w:rFonts w:ascii="Palatino Linotype" w:hAnsi="Palatino Linotype"/>
          <w:sz w:val="24"/>
          <w:szCs w:val="24"/>
          <w:lang w:val="en-US"/>
        </w:rPr>
        <w:t>DO</w:t>
      </w:r>
      <w:r w:rsidRPr="00BF687F">
        <w:rPr>
          <w:rFonts w:ascii="Palatino Linotype" w:hAnsi="Palatino Linotype"/>
          <w:sz w:val="24"/>
          <w:szCs w:val="24"/>
        </w:rPr>
        <w:t xml:space="preserve"> - </w:t>
      </w:r>
      <w:r w:rsidRPr="00BF687F">
        <w:rPr>
          <w:rFonts w:ascii="Palatino Linotype" w:hAnsi="Palatino Linotype"/>
          <w:sz w:val="24"/>
          <w:szCs w:val="24"/>
          <w:lang w:val="tt-RU"/>
        </w:rPr>
        <w:t>кадом операторро ифода мекунад</w:t>
      </w:r>
      <w:r w:rsidRPr="00BF687F">
        <w:rPr>
          <w:rFonts w:ascii="Palatino Linotype" w:hAnsi="Palatino Linotype"/>
          <w:color w:val="000000"/>
          <w:sz w:val="24"/>
          <w:szCs w:val="24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 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@275.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Навишти </w:t>
      </w:r>
      <w:r w:rsidRPr="00BF687F">
        <w:rPr>
          <w:rFonts w:ascii="Palatino Linotype" w:hAnsi="Palatino Linotype"/>
          <w:lang w:val="en-US"/>
        </w:rPr>
        <w:t>V</w:t>
      </w:r>
      <w:r w:rsidRPr="00BF687F">
        <w:rPr>
          <w:rFonts w:ascii="Palatino Linotype" w:hAnsi="Palatino Linotype"/>
        </w:rPr>
        <w:t xml:space="preserve">:= А - </w:t>
      </w:r>
      <w:r w:rsidRPr="00BF687F">
        <w:rPr>
          <w:rFonts w:ascii="Palatino Linotype" w:hAnsi="Palatino Linotype"/>
          <w:lang w:val="tt-RU"/>
        </w:rPr>
        <w:t>кадом операторро ифода мекунад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шартӣ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tt-RU"/>
        </w:rPr>
        <w:t>интихоб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tt-RU"/>
        </w:rPr>
        <w:t>даврӣ бо шарти пешоянд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даврии параметрдор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бахшиш;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@276.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агар 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</w:rPr>
      </w:pPr>
      <w:r>
        <w:rPr>
          <w:rFonts w:ascii="Palatino Linotype" w:hAnsi="Palatino Linotype"/>
          <w:bCs/>
          <w:color w:val="000000"/>
        </w:rPr>
        <w:t>@277.</w:t>
      </w:r>
      <w:r w:rsidRPr="00BF687F">
        <w:rPr>
          <w:rFonts w:ascii="Palatino Linotype" w:hAnsi="Palatino Linotype"/>
          <w:bCs/>
          <w:color w:val="000000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он гох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@278.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вагарна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</w:rPr>
        <w:t>FO</w:t>
      </w:r>
      <w:r w:rsidRPr="00BF687F">
        <w:rPr>
          <w:rFonts w:ascii="Palatino Linotype" w:hAnsi="Palatino Linotype"/>
          <w:lang w:val="en-US"/>
        </w:rPr>
        <w:t>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@279.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</w:rPr>
        <w:t>Калимаи</w:t>
      </w:r>
      <w:r w:rsidRPr="00BF687F">
        <w:rPr>
          <w:rFonts w:ascii="Palatino Linotype" w:hAnsi="Palatino Linotype"/>
          <w:b/>
        </w:rPr>
        <w:t xml:space="preserve"> </w:t>
      </w:r>
      <w:r w:rsidRPr="00BF687F">
        <w:rPr>
          <w:rFonts w:ascii="Palatino Linotype" w:hAnsi="Palatino Linotype"/>
        </w:rPr>
        <w:t xml:space="preserve">калидии  барои  </w:t>
      </w:r>
      <w:r w:rsidRPr="00BF687F">
        <w:rPr>
          <w:rFonts w:ascii="Palatino Linotype" w:hAnsi="Palatino Linotype"/>
          <w:lang w:val="tt-RU"/>
        </w:rPr>
        <w:t>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tt-RU"/>
        </w:rPr>
        <w:t>FOR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tt-RU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bCs/>
          <w:color w:val="000000"/>
          <w:lang w:val="tt-RU"/>
        </w:rPr>
      </w:pPr>
      <w:r>
        <w:rPr>
          <w:rFonts w:ascii="Palatino Linotype" w:hAnsi="Palatino Linotype"/>
          <w:bCs/>
          <w:color w:val="000000"/>
          <w:lang w:val="tt-RU"/>
        </w:rPr>
        <w:t>@280.</w:t>
      </w:r>
      <w:r w:rsidRPr="00BF687F">
        <w:rPr>
          <w:rFonts w:ascii="Palatino Linotype" w:hAnsi="Palatino Linotype"/>
          <w:bCs/>
          <w:color w:val="000000"/>
          <w:lang w:val="tt-RU"/>
        </w:rPr>
        <w:t xml:space="preserve">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lang w:val="tt-RU"/>
        </w:rPr>
        <w:t>Калимаи</w:t>
      </w:r>
      <w:r w:rsidRPr="00BF687F">
        <w:rPr>
          <w:rFonts w:ascii="Palatino Linotype" w:hAnsi="Palatino Linotype"/>
          <w:b/>
          <w:lang w:val="tt-RU"/>
        </w:rPr>
        <w:t xml:space="preserve"> </w:t>
      </w:r>
      <w:r w:rsidRPr="00BF687F">
        <w:rPr>
          <w:rFonts w:ascii="Palatino Linotype" w:hAnsi="Palatino Linotype"/>
          <w:lang w:val="tt-RU"/>
        </w:rPr>
        <w:t>калидии  ҳанӯз  чи тавр навишта мешавад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</w:t>
      </w:r>
      <w:r w:rsidRPr="00BF687F">
        <w:rPr>
          <w:rFonts w:ascii="Palatino Linotype" w:hAnsi="Palatino Linotype"/>
          <w:lang w:val="tt-RU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lang w:val="en-US"/>
        </w:rPr>
        <w:t>THEN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lang w:val="en-US"/>
        </w:rPr>
        <w:t>ELSE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lang w:val="en-US"/>
        </w:rPr>
        <w:t>FOR</w:t>
      </w:r>
      <w:r w:rsidRPr="00BF687F">
        <w:rPr>
          <w:rFonts w:ascii="Palatino Linotype" w:hAnsi="Palatino Linotype"/>
          <w:color w:val="000000"/>
          <w:lang w:val="tt-RU"/>
        </w:rPr>
        <w:t xml:space="preserve">; </w:t>
      </w:r>
    </w:p>
    <w:p w:rsidR="00EA44ED" w:rsidRPr="00BF687F" w:rsidRDefault="00EA44ED" w:rsidP="00783A99">
      <w:pPr>
        <w:jc w:val="both"/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lang w:val="en-US"/>
        </w:rPr>
        <w:t>WHILE</w:t>
      </w:r>
      <w:r w:rsidRPr="00BF687F">
        <w:rPr>
          <w:rFonts w:ascii="Palatino Linotype" w:hAnsi="Palatino Linotype"/>
          <w:color w:val="000000"/>
          <w:lang w:val="tt-RU"/>
        </w:rPr>
        <w:t>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@281.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1+2+3+...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1- 2 + 3 -4 +... + (-(аломати доллар) A)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 · 2 · 3 · … · n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2 + 4 + 6 + … +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 + 3 + 5 + … + n;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@282.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s:=s*i;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 · 2 · 3 · … · n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1+2+3+...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2 + 4 + 6 + … +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 + 3 + 5 + … + n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s:=s*i;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</w:t>
      </w:r>
      <w:r w:rsidRPr="00BF687F">
        <w:rPr>
          <w:rFonts w:ascii="Palatino Linotype" w:hAnsi="Palatino Linotype"/>
          <w:color w:val="000000"/>
          <w:lang w:val="tt-RU"/>
        </w:rPr>
        <w:t>дани 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1+2+3+... + n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n!;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n!!;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 + 3 + 5 + … + n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@284.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s:real;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s:=s+1/i;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2 + 4 + 6 + …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 · 2 · 3 · …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1/1+1/2+1/3+... + 1/n;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 + 3 + 5 + … + n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s:=s+i*i;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$B)  1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+2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+3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+... + n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 · 2 · 3 · …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2 + 4 + 6 + …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$E)  1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1</w:t>
      </w:r>
      <w:r w:rsidRPr="00BF687F">
        <w:rPr>
          <w:rFonts w:ascii="Palatino Linotype" w:hAnsi="Palatino Linotype"/>
          <w:color w:val="000000"/>
          <w:lang w:val="tt-RU"/>
        </w:rPr>
        <w:t xml:space="preserve"> + 2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 xml:space="preserve"> + 3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3</w:t>
      </w:r>
      <w:r w:rsidRPr="00BF687F">
        <w:rPr>
          <w:rFonts w:ascii="Palatino Linotype" w:hAnsi="Palatino Linotype"/>
          <w:color w:val="000000"/>
          <w:lang w:val="tt-RU"/>
        </w:rPr>
        <w:t xml:space="preserve"> +  … + n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</w:t>
      </w:r>
      <w:r w:rsidRPr="00BF687F">
        <w:rPr>
          <w:rFonts w:ascii="Palatino Linotype" w:hAnsi="Palatino Linotype"/>
          <w:color w:val="000000"/>
          <w:lang w:val="tt-RU"/>
        </w:rPr>
        <w:t xml:space="preserve">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s:real;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s:=s+exp(i*ln(i) 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$A)  1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1</w:t>
      </w:r>
      <w:r w:rsidRPr="00BF687F">
        <w:rPr>
          <w:rFonts w:ascii="Palatino Linotype" w:hAnsi="Palatino Linotype"/>
          <w:color w:val="000000"/>
          <w:lang w:val="tt-RU"/>
        </w:rPr>
        <w:t xml:space="preserve"> + 2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 xml:space="preserve"> + 3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3</w:t>
      </w:r>
      <w:r w:rsidRPr="00BF687F">
        <w:rPr>
          <w:rFonts w:ascii="Palatino Linotype" w:hAnsi="Palatino Linotype"/>
          <w:color w:val="000000"/>
          <w:lang w:val="tt-RU"/>
        </w:rPr>
        <w:t xml:space="preserve"> +  … + n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$C)  1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+2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+3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+... + n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1+2+3+...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2 + 4 + 6 + … +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@287.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s:real;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s:=s+exp(i*ln(2) 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</w:t>
      </w:r>
      <w:r w:rsidRPr="00BF687F">
        <w:rPr>
          <w:rFonts w:ascii="Palatino Linotype" w:hAnsi="Palatino Linotype"/>
          <w:color w:val="000000"/>
          <w:lang w:val="en-US"/>
        </w:rPr>
        <w:t>2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1</w:t>
      </w:r>
      <w:r w:rsidRPr="00BF687F">
        <w:rPr>
          <w:rFonts w:ascii="Palatino Linotype" w:hAnsi="Palatino Linotype"/>
          <w:color w:val="000000"/>
          <w:lang w:val="tt-RU"/>
        </w:rPr>
        <w:t xml:space="preserve"> + </w:t>
      </w:r>
      <w:r w:rsidRPr="00BF687F">
        <w:rPr>
          <w:rFonts w:ascii="Palatino Linotype" w:hAnsi="Palatino Linotype"/>
          <w:color w:val="000000"/>
          <w:lang w:val="en-US"/>
        </w:rPr>
        <w:t>2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 xml:space="preserve"> + </w:t>
      </w:r>
      <w:r w:rsidRPr="00BF687F">
        <w:rPr>
          <w:rFonts w:ascii="Palatino Linotype" w:hAnsi="Palatino Linotype"/>
          <w:color w:val="000000"/>
          <w:lang w:val="en-US"/>
        </w:rPr>
        <w:t>2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3</w:t>
      </w:r>
      <w:r w:rsidRPr="00BF687F">
        <w:rPr>
          <w:rFonts w:ascii="Palatino Linotype" w:hAnsi="Palatino Linotype"/>
          <w:color w:val="000000"/>
          <w:lang w:val="en-US"/>
        </w:rPr>
        <w:t xml:space="preserve"> + </w:t>
      </w:r>
      <w:r w:rsidRPr="00BF687F">
        <w:rPr>
          <w:rFonts w:ascii="Palatino Linotype" w:hAnsi="Palatino Linotype"/>
          <w:color w:val="000000"/>
          <w:lang w:val="tt-RU"/>
        </w:rPr>
        <w:t xml:space="preserve"> …</w:t>
      </w:r>
      <w:r w:rsidRPr="00BF687F">
        <w:rPr>
          <w:rFonts w:ascii="Palatino Linotype" w:hAnsi="Palatino Linotype"/>
          <w:color w:val="000000"/>
          <w:lang w:val="en-US"/>
        </w:rPr>
        <w:t xml:space="preserve"> + 2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+2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+3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2</w:t>
      </w:r>
      <w:r w:rsidRPr="00BF687F">
        <w:rPr>
          <w:rFonts w:ascii="Palatino Linotype" w:hAnsi="Palatino Linotype"/>
          <w:color w:val="000000"/>
          <w:lang w:val="tt-RU"/>
        </w:rPr>
        <w:t>+... + n</w:t>
      </w:r>
      <w:r w:rsidRPr="00BF687F">
        <w:rPr>
          <w:rFonts w:ascii="Palatino Linotype" w:hAnsi="Palatino Linotype"/>
          <w:color w:val="000000"/>
          <w:vertAlign w:val="superscript"/>
          <w:lang w:val="en-US"/>
        </w:rPr>
        <w:t>2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1+2+3+... +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2 + 4 + 6 + … + n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@288.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i,n,s,p: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p:=1;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p:=p*i;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s:=s+p;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 · 2 · 3 · …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</w:t>
      </w:r>
      <w:r w:rsidRPr="00BF687F">
        <w:rPr>
          <w:rFonts w:ascii="Palatino Linotype" w:hAnsi="Palatino Linotype"/>
          <w:color w:val="000000"/>
          <w:lang w:val="en-US"/>
        </w:rPr>
        <w:t xml:space="preserve">! </w:t>
      </w:r>
      <w:r w:rsidRPr="00BF687F">
        <w:rPr>
          <w:rFonts w:ascii="Palatino Linotype" w:hAnsi="Palatino Linotype"/>
          <w:color w:val="000000"/>
          <w:lang w:val="tt-RU"/>
        </w:rPr>
        <w:t>+2</w:t>
      </w:r>
      <w:r w:rsidRPr="00BF687F">
        <w:rPr>
          <w:rFonts w:ascii="Palatino Linotype" w:hAnsi="Palatino Linotype"/>
          <w:color w:val="000000"/>
          <w:lang w:val="en-US"/>
        </w:rPr>
        <w:t xml:space="preserve">! </w:t>
      </w:r>
      <w:r w:rsidRPr="00BF687F">
        <w:rPr>
          <w:rFonts w:ascii="Palatino Linotype" w:hAnsi="Palatino Linotype"/>
          <w:color w:val="000000"/>
          <w:lang w:val="tt-RU"/>
        </w:rPr>
        <w:t>+3</w:t>
      </w:r>
      <w:r w:rsidRPr="00BF687F">
        <w:rPr>
          <w:rFonts w:ascii="Palatino Linotype" w:hAnsi="Palatino Linotype"/>
          <w:color w:val="000000"/>
          <w:lang w:val="en-US"/>
        </w:rPr>
        <w:t xml:space="preserve">! </w:t>
      </w:r>
      <w:r w:rsidRPr="00BF687F">
        <w:rPr>
          <w:rFonts w:ascii="Palatino Linotype" w:hAnsi="Palatino Linotype"/>
          <w:color w:val="000000"/>
          <w:lang w:val="tt-RU"/>
        </w:rPr>
        <w:t>+... + n</w:t>
      </w:r>
      <w:r w:rsidRPr="00BF687F">
        <w:rPr>
          <w:rFonts w:ascii="Palatino Linotype" w:hAnsi="Palatino Linotype"/>
          <w:color w:val="000000"/>
          <w:lang w:val="en-US"/>
        </w:rPr>
        <w:t xml:space="preserve">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2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+ 4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+ 6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… + n</w:t>
      </w:r>
      <w:r w:rsidRPr="00BF687F">
        <w:rPr>
          <w:rFonts w:ascii="Palatino Linotype" w:hAnsi="Palatino Linotype"/>
          <w:color w:val="000000"/>
          <w:lang w:val="en-US"/>
        </w:rPr>
        <w:t xml:space="preserve">!;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 xml:space="preserve"> 1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+ 3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+ 5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…</w:t>
      </w:r>
      <w:r w:rsidRPr="00BF687F">
        <w:rPr>
          <w:rFonts w:ascii="Palatino Linotype" w:hAnsi="Palatino Linotype"/>
          <w:color w:val="000000"/>
          <w:lang w:val="en-US"/>
        </w:rPr>
        <w:t xml:space="preserve"> + n!;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@289.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s:real;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s:=s+sin (i)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sin(1)  + sin(2)  + sin(3)  +... + </w:t>
      </w:r>
      <w:r w:rsidRPr="00BF687F">
        <w:rPr>
          <w:rFonts w:ascii="Palatino Linotype" w:hAnsi="Palatino Linotype"/>
          <w:color w:val="000000"/>
          <w:lang w:val="en-US"/>
        </w:rPr>
        <w:t>sin(</w:t>
      </w:r>
      <w:r w:rsidRPr="00BF687F">
        <w:rPr>
          <w:rFonts w:ascii="Palatino Linotype" w:hAnsi="Palatino Linotype"/>
          <w:color w:val="000000"/>
          <w:lang w:val="tt-RU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 xml:space="preserve">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 · 2 · 3 · … · n 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 xml:space="preserve">sin(2) 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sin(4) 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sin(6)  </w:t>
      </w:r>
      <w:r w:rsidRPr="00BF687F">
        <w:rPr>
          <w:rFonts w:ascii="Palatino Linotype" w:hAnsi="Palatino Linotype"/>
          <w:color w:val="000000"/>
          <w:lang w:val="tt-RU"/>
        </w:rPr>
        <w:t xml:space="preserve">+... + </w:t>
      </w:r>
      <w:r w:rsidRPr="00BF687F">
        <w:rPr>
          <w:rFonts w:ascii="Palatino Linotype" w:hAnsi="Palatino Linotype"/>
          <w:color w:val="000000"/>
          <w:lang w:val="en-US"/>
        </w:rPr>
        <w:t>sin(</w:t>
      </w:r>
      <w:r w:rsidRPr="00BF687F">
        <w:rPr>
          <w:rFonts w:ascii="Palatino Linotype" w:hAnsi="Palatino Linotype"/>
          <w:color w:val="000000"/>
          <w:lang w:val="tt-RU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 xml:space="preserve">) 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</w:t>
      </w:r>
      <w:r w:rsidRPr="00BF687F">
        <w:rPr>
          <w:rFonts w:ascii="Palatino Linotype" w:hAnsi="Palatino Linotype"/>
          <w:color w:val="000000"/>
          <w:lang w:val="en-US"/>
        </w:rPr>
        <w:t xml:space="preserve"> sin(</w:t>
      </w:r>
      <w:r w:rsidRPr="00BF687F">
        <w:rPr>
          <w:rFonts w:ascii="Palatino Linotype" w:hAnsi="Palatino Linotype"/>
          <w:color w:val="000000"/>
          <w:lang w:val="tt-RU"/>
        </w:rPr>
        <w:t xml:space="preserve">1) 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sin(3) 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sin(5)  </w:t>
      </w:r>
      <w:r w:rsidRPr="00BF687F">
        <w:rPr>
          <w:rFonts w:ascii="Palatino Linotype" w:hAnsi="Palatino Linotype"/>
          <w:color w:val="000000"/>
          <w:lang w:val="tt-RU"/>
        </w:rPr>
        <w:t xml:space="preserve">+... + </w:t>
      </w:r>
      <w:r w:rsidRPr="00BF687F">
        <w:rPr>
          <w:rFonts w:ascii="Palatino Linotype" w:hAnsi="Palatino Linotype"/>
          <w:color w:val="000000"/>
          <w:lang w:val="en-US"/>
        </w:rPr>
        <w:t>sin(</w:t>
      </w:r>
      <w:r w:rsidRPr="00BF687F">
        <w:rPr>
          <w:rFonts w:ascii="Palatino Linotype" w:hAnsi="Palatino Linotype"/>
          <w:color w:val="000000"/>
          <w:lang w:val="tt-RU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 xml:space="preserve">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@290.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s:real;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s:=0;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p:=1;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For i:=1 to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p:=p*i;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s:=s + 1/p;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</w:t>
      </w:r>
      <w:r w:rsidRPr="00BF687F">
        <w:rPr>
          <w:rFonts w:ascii="Palatino Linotype" w:hAnsi="Palatino Linotype"/>
          <w:color w:val="000000"/>
          <w:lang w:val="tt-RU"/>
        </w:rPr>
        <w:t>удааст?;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 + 3 + 5 + …</w:t>
      </w:r>
      <w:r w:rsidRPr="00BF687F">
        <w:rPr>
          <w:rFonts w:ascii="Palatino Linotype" w:hAnsi="Palatino Linotype"/>
          <w:color w:val="000000"/>
          <w:lang w:val="en-US"/>
        </w:rPr>
        <w:t xml:space="preserve">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 · 2 · 3 · … · n 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2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4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6</w:t>
      </w:r>
      <w:r w:rsidRPr="00BF687F">
        <w:rPr>
          <w:rFonts w:ascii="Palatino Linotype" w:hAnsi="Palatino Linotype"/>
          <w:color w:val="000000"/>
          <w:lang w:val="en-US"/>
        </w:rPr>
        <w:t>!</w:t>
      </w:r>
      <w:r w:rsidRPr="00BF687F">
        <w:rPr>
          <w:rFonts w:ascii="Palatino Linotype" w:hAnsi="Palatino Linotype"/>
          <w:color w:val="000000"/>
          <w:lang w:val="tt-RU"/>
        </w:rPr>
        <w:t xml:space="preserve"> + … + 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 xml:space="preserve">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</w:t>
      </w:r>
      <w:r w:rsidRPr="00BF687F">
        <w:rPr>
          <w:rFonts w:ascii="Palatino Linotype" w:hAnsi="Palatino Linotype"/>
          <w:color w:val="000000"/>
          <w:lang w:val="en-US"/>
        </w:rPr>
        <w:t xml:space="preserve">/1!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1/2!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1/</w:t>
      </w:r>
      <w:r w:rsidRPr="00BF687F">
        <w:rPr>
          <w:rFonts w:ascii="Palatino Linotype" w:hAnsi="Palatino Linotype"/>
          <w:color w:val="000000"/>
          <w:lang w:val="tt-RU"/>
        </w:rPr>
        <w:t>3</w:t>
      </w:r>
      <w:r w:rsidRPr="00BF687F">
        <w:rPr>
          <w:rFonts w:ascii="Palatino Linotype" w:hAnsi="Palatino Linotype"/>
          <w:color w:val="000000"/>
          <w:lang w:val="en-US"/>
        </w:rPr>
        <w:t xml:space="preserve">! </w:t>
      </w:r>
      <w:r w:rsidRPr="00BF687F">
        <w:rPr>
          <w:rFonts w:ascii="Palatino Linotype" w:hAnsi="Palatino Linotype"/>
          <w:color w:val="000000"/>
          <w:lang w:val="tt-RU"/>
        </w:rPr>
        <w:t>+... +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 xml:space="preserve"> n</w:t>
      </w:r>
      <w:r w:rsidRPr="00BF687F">
        <w:rPr>
          <w:rFonts w:ascii="Palatino Linotype" w:hAnsi="Palatino Linotype"/>
          <w:color w:val="000000"/>
          <w:lang w:val="en-US"/>
        </w:rPr>
        <w:t xml:space="preserve">!;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@291.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While n&gt;1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n:=n-1;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s:=s + 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1+2+3+... +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1- 2 + 3 -4 +... + (-1) </w:t>
      </w:r>
      <w:r w:rsidRPr="00BF687F">
        <w:rPr>
          <w:rFonts w:ascii="Palatino Linotype" w:hAnsi="Palatino Linotype"/>
          <w:color w:val="000000"/>
          <w:vertAlign w:val="superscript"/>
          <w:lang w:val="tt-RU"/>
        </w:rPr>
        <w:t>n-1</w:t>
      </w:r>
      <w:r w:rsidRPr="00BF687F">
        <w:rPr>
          <w:rFonts w:ascii="Palatino Linotype" w:hAnsi="Palatino Linotype"/>
          <w:color w:val="000000"/>
          <w:lang w:val="tt-RU"/>
        </w:rPr>
        <w:t xml:space="preserve">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 · 2 · 3 · … ·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2 + 4 + 6 + … + n</w:t>
      </w:r>
      <w:r w:rsidRPr="00BF687F">
        <w:rPr>
          <w:rFonts w:ascii="Palatino Linotype" w:hAnsi="Palatino Linotype"/>
          <w:color w:val="000000"/>
          <w:lang w:val="en-US"/>
        </w:rPr>
        <w:t xml:space="preserve">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 1 + 3 + 5 + …</w:t>
      </w:r>
      <w:r w:rsidRPr="00BF687F">
        <w:rPr>
          <w:rFonts w:ascii="Palatino Linotype" w:hAnsi="Palatino Linotype"/>
          <w:color w:val="000000"/>
          <w:lang w:val="en-US"/>
        </w:rPr>
        <w:t xml:space="preserve">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@292.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While n&gt;1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n:=n-1;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s:=s * 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$A)  </w:t>
      </w:r>
      <w:r w:rsidRPr="00BF687F">
        <w:rPr>
          <w:rFonts w:ascii="Palatino Linotype" w:hAnsi="Palatino Linotype"/>
          <w:color w:val="000000"/>
          <w:lang w:val="en-US"/>
        </w:rPr>
        <w:t>(</w:t>
      </w:r>
      <w:r w:rsidRPr="00BF687F">
        <w:rPr>
          <w:rFonts w:ascii="Palatino Linotype" w:hAnsi="Palatino Linotype"/>
          <w:color w:val="000000"/>
          <w:lang w:val="tt-RU"/>
        </w:rPr>
        <w:t>n</w:t>
      </w:r>
      <w:r w:rsidRPr="00BF687F">
        <w:rPr>
          <w:rFonts w:ascii="Palatino Linotype" w:hAnsi="Palatino Linotype"/>
          <w:color w:val="000000"/>
          <w:lang w:val="en-US"/>
        </w:rPr>
        <w:t>-</w:t>
      </w: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$B)  1 · 2 · 3 · …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1+2+3+...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n!!;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 + 3 + 5 + … +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@293.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s:=1/n;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While n&gt;1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n:=n-1;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s:=s + 1/n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n</w:t>
      </w:r>
      <w:r w:rsidRPr="00BF687F">
        <w:rPr>
          <w:rFonts w:ascii="Palatino Linotype" w:hAnsi="Palatino Linotype"/>
          <w:color w:val="000000"/>
          <w:lang w:val="en-US"/>
        </w:rPr>
        <w:t xml:space="preserve">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 · 2 · 3 · … · n</w:t>
      </w:r>
      <w:r w:rsidRPr="00BF687F">
        <w:rPr>
          <w:rFonts w:ascii="Palatino Linotype" w:hAnsi="Palatino Linotype"/>
          <w:color w:val="000000"/>
          <w:lang w:val="en-US"/>
        </w:rPr>
        <w:t xml:space="preserve">; 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</w:t>
      </w:r>
      <w:r w:rsidRPr="00BF687F">
        <w:rPr>
          <w:rFonts w:ascii="Palatino Linotype" w:hAnsi="Palatino Linotype"/>
          <w:color w:val="000000"/>
          <w:lang w:val="en-US"/>
        </w:rPr>
        <w:t xml:space="preserve">/1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2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1/</w:t>
      </w:r>
      <w:r w:rsidRPr="00BF687F">
        <w:rPr>
          <w:rFonts w:ascii="Palatino Linotype" w:hAnsi="Palatino Linotype"/>
          <w:color w:val="000000"/>
          <w:lang w:val="tt-RU"/>
        </w:rPr>
        <w:t>3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+... +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 xml:space="preserve"> n</w:t>
      </w:r>
      <w:r w:rsidRPr="00BF687F">
        <w:rPr>
          <w:rFonts w:ascii="Palatino Linotype" w:hAnsi="Palatino Linotype"/>
          <w:color w:val="000000"/>
          <w:lang w:val="en-US"/>
        </w:rPr>
        <w:t xml:space="preserve">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$D)  n</w:t>
      </w:r>
      <w:r w:rsidRPr="00BF687F">
        <w:rPr>
          <w:rFonts w:ascii="Palatino Linotype" w:hAnsi="Palatino Linotype"/>
          <w:color w:val="000000"/>
          <w:lang w:val="en-US"/>
        </w:rPr>
        <w:t xml:space="preserve">!!; 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$E) 1</w:t>
      </w:r>
      <w:r w:rsidRPr="00BF687F">
        <w:rPr>
          <w:rFonts w:ascii="Palatino Linotype" w:hAnsi="Palatino Linotype"/>
          <w:color w:val="000000"/>
          <w:lang w:val="en-US"/>
        </w:rPr>
        <w:t>/n</w:t>
      </w:r>
      <w:r w:rsidRPr="00BF687F">
        <w:rPr>
          <w:rFonts w:ascii="Palatino Linotype" w:hAnsi="Palatino Linotype"/>
          <w:color w:val="000000"/>
          <w:lang w:val="tt-RU"/>
        </w:rPr>
        <w:t xml:space="preserve"> +</w:t>
      </w:r>
      <w:r w:rsidRPr="00BF687F">
        <w:rPr>
          <w:rFonts w:ascii="Palatino Linotype" w:hAnsi="Palatino Linotype"/>
          <w:color w:val="000000"/>
          <w:lang w:val="en-US"/>
        </w:rPr>
        <w:t>1/(n-2)  + 1/(n -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4) </w:t>
      </w:r>
      <w:r w:rsidRPr="00BF687F">
        <w:rPr>
          <w:rFonts w:ascii="Palatino Linotype" w:hAnsi="Palatino Linotype"/>
          <w:color w:val="000000"/>
          <w:lang w:val="tt-RU"/>
        </w:rPr>
        <w:t xml:space="preserve"> + …</w:t>
      </w:r>
      <w:r w:rsidRPr="00BF687F">
        <w:rPr>
          <w:rFonts w:ascii="Palatino Linotype" w:hAnsi="Palatino Linotype"/>
          <w:color w:val="000000"/>
          <w:lang w:val="en-US"/>
        </w:rPr>
        <w:t xml:space="preserve"> +1/2;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>
        <w:rPr>
          <w:rFonts w:ascii="Palatino Linotype" w:hAnsi="Palatino Linotype"/>
          <w:color w:val="000000"/>
          <w:lang w:val="en-US"/>
        </w:rPr>
        <w:t>@294.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i,n,s: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s:=2*n;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i:=2*n;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While  i &gt; n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i:=i-1;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s:=s +i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исоб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кардани</w:t>
      </w:r>
      <w:r w:rsidRPr="00BF687F">
        <w:rPr>
          <w:rFonts w:ascii="Palatino Linotype" w:hAnsi="Palatino Linotype"/>
          <w:color w:val="000000"/>
          <w:lang w:val="tt-RU"/>
        </w:rPr>
        <w:t xml:space="preserve">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n</w:t>
      </w:r>
      <w:r w:rsidRPr="00BF687F">
        <w:rPr>
          <w:rFonts w:ascii="Palatino Linotype" w:hAnsi="Palatino Linotype"/>
          <w:color w:val="000000"/>
          <w:lang w:val="en-US"/>
        </w:rPr>
        <w:t xml:space="preserve">!;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$B)  n</w:t>
      </w:r>
      <w:r w:rsidRPr="00BF687F">
        <w:rPr>
          <w:rFonts w:ascii="Palatino Linotype" w:hAnsi="Palatino Linotype"/>
          <w:color w:val="000000"/>
          <w:lang w:val="en-US"/>
        </w:rPr>
        <w:t xml:space="preserve">!!;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$C)  1</w:t>
      </w:r>
      <w:r w:rsidRPr="00BF687F">
        <w:rPr>
          <w:rFonts w:ascii="Palatino Linotype" w:hAnsi="Palatino Linotype"/>
          <w:color w:val="000000"/>
          <w:lang w:val="en-US"/>
        </w:rPr>
        <w:t xml:space="preserve">/1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>2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+</w:t>
      </w:r>
      <w:r w:rsidRPr="00BF687F">
        <w:rPr>
          <w:rFonts w:ascii="Palatino Linotype" w:hAnsi="Palatino Linotype"/>
          <w:color w:val="000000"/>
          <w:lang w:val="en-US"/>
        </w:rPr>
        <w:t xml:space="preserve"> 1/</w:t>
      </w:r>
      <w:r w:rsidRPr="00BF687F">
        <w:rPr>
          <w:rFonts w:ascii="Palatino Linotype" w:hAnsi="Palatino Linotype"/>
          <w:color w:val="000000"/>
          <w:lang w:val="tt-RU"/>
        </w:rPr>
        <w:t>3</w:t>
      </w:r>
      <w:r w:rsidRPr="00BF687F">
        <w:rPr>
          <w:rFonts w:ascii="Palatino Linotype" w:hAnsi="Palatino Linotype"/>
          <w:color w:val="000000"/>
          <w:lang w:val="en-US"/>
        </w:rPr>
        <w:t xml:space="preserve"> </w:t>
      </w:r>
      <w:r w:rsidRPr="00BF687F">
        <w:rPr>
          <w:rFonts w:ascii="Palatino Linotype" w:hAnsi="Palatino Linotype"/>
          <w:color w:val="000000"/>
          <w:lang w:val="tt-RU"/>
        </w:rPr>
        <w:t>+... +</w:t>
      </w:r>
      <w:r w:rsidRPr="00BF687F">
        <w:rPr>
          <w:rFonts w:ascii="Palatino Linotype" w:hAnsi="Palatino Linotype"/>
          <w:color w:val="000000"/>
          <w:lang w:val="en-US"/>
        </w:rPr>
        <w:t>1/</w:t>
      </w:r>
      <w:r w:rsidRPr="00BF687F">
        <w:rPr>
          <w:rFonts w:ascii="Palatino Linotype" w:hAnsi="Palatino Linotype"/>
          <w:color w:val="000000"/>
          <w:lang w:val="tt-RU"/>
        </w:rPr>
        <w:t xml:space="preserve"> n</w:t>
      </w:r>
      <w:r w:rsidRPr="00BF687F">
        <w:rPr>
          <w:rFonts w:ascii="Palatino Linotype" w:hAnsi="Palatino Linotype"/>
          <w:color w:val="000000"/>
          <w:lang w:val="en-US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</w:t>
      </w:r>
      <w:r w:rsidRPr="00BF687F">
        <w:rPr>
          <w:rFonts w:ascii="Palatino Linotype" w:hAnsi="Palatino Linotype"/>
          <w:color w:val="000000"/>
          <w:lang w:val="en-US"/>
        </w:rPr>
        <w:t xml:space="preserve">n+(n+1)  + (n+2)  + </w:t>
      </w:r>
      <w:r w:rsidRPr="00BF687F">
        <w:rPr>
          <w:rFonts w:ascii="Palatino Linotype" w:hAnsi="Palatino Linotype"/>
          <w:color w:val="000000"/>
          <w:lang w:val="tt-RU"/>
        </w:rPr>
        <w:t xml:space="preserve"> … + 2 · n;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1/n +1/(n-2)  + 1/(n - 4)  + … + 1/2;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@295.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Var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i,n: integer;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en-US"/>
        </w:rPr>
        <w:t>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Read(n)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s:=n/(n+1) 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While n &gt;1 do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Begin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n:=n-1;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s:=s + n/(n+1)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        end;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 xml:space="preserve">Writeln(s)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$A)  n</w:t>
      </w:r>
      <w:r w:rsidRPr="00BF687F">
        <w:rPr>
          <w:rFonts w:ascii="Palatino Linotype" w:hAnsi="Palatino Linotype"/>
          <w:color w:val="000000"/>
          <w:lang w:val="en-US"/>
        </w:rPr>
        <w:t xml:space="preserve">!;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en-US"/>
        </w:rPr>
      </w:pPr>
      <w:r w:rsidRPr="00BF687F">
        <w:rPr>
          <w:rFonts w:ascii="Palatino Linotype" w:hAnsi="Palatino Linotype"/>
          <w:color w:val="000000"/>
          <w:lang w:val="tt-RU"/>
        </w:rPr>
        <w:t>$B)  1</w:t>
      </w:r>
      <w:r w:rsidRPr="00BF687F">
        <w:rPr>
          <w:rFonts w:ascii="Palatino Linotype" w:hAnsi="Palatino Linotype"/>
          <w:color w:val="000000"/>
          <w:lang w:val="en-US"/>
        </w:rPr>
        <w:t>/n</w:t>
      </w:r>
      <w:r w:rsidRPr="00BF687F">
        <w:rPr>
          <w:rFonts w:ascii="Palatino Linotype" w:hAnsi="Palatino Linotype"/>
          <w:color w:val="000000"/>
          <w:lang w:val="tt-RU"/>
        </w:rPr>
        <w:t xml:space="preserve"> +</w:t>
      </w:r>
      <w:r w:rsidRPr="00BF687F">
        <w:rPr>
          <w:rFonts w:ascii="Palatino Linotype" w:hAnsi="Palatino Linotype"/>
          <w:color w:val="000000"/>
          <w:lang w:val="en-US"/>
        </w:rPr>
        <w:t>1/(n-2)  + 1/(n -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/>
          <w:color w:val="000000"/>
          <w:lang w:val="en-US"/>
        </w:rPr>
        <w:t xml:space="preserve">4) </w:t>
      </w:r>
      <w:r w:rsidRPr="00BF687F">
        <w:rPr>
          <w:rFonts w:ascii="Palatino Linotype" w:hAnsi="Palatino Linotype"/>
          <w:color w:val="000000"/>
          <w:lang w:val="tt-RU"/>
        </w:rPr>
        <w:t xml:space="preserve"> + …</w:t>
      </w:r>
      <w:r w:rsidRPr="00BF687F">
        <w:rPr>
          <w:rFonts w:ascii="Palatino Linotype" w:hAnsi="Palatino Linotype"/>
          <w:color w:val="000000"/>
          <w:lang w:val="en-US"/>
        </w:rPr>
        <w:t xml:space="preserve"> + 1/2;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</w:t>
      </w:r>
      <w:r w:rsidRPr="00BF687F">
        <w:rPr>
          <w:rFonts w:ascii="Palatino Linotype" w:hAnsi="Palatino Linotype"/>
          <w:color w:val="000000"/>
          <w:lang w:val="en-US"/>
        </w:rPr>
        <w:t>n+(n+</w:t>
      </w:r>
      <w:r w:rsidRPr="00BF687F">
        <w:rPr>
          <w:rFonts w:ascii="Palatino Linotype" w:hAnsi="Palatino Linotype"/>
          <w:color w:val="000000"/>
          <w:lang w:val="tt-RU"/>
        </w:rPr>
        <w:t>1</w:t>
      </w:r>
      <w:r w:rsidRPr="00BF687F">
        <w:rPr>
          <w:rFonts w:ascii="Palatino Linotype" w:hAnsi="Palatino Linotype"/>
          <w:color w:val="000000"/>
          <w:lang w:val="en-US"/>
        </w:rPr>
        <w:t xml:space="preserve">)  + (n+2)  + </w:t>
      </w:r>
      <w:r w:rsidRPr="00BF687F">
        <w:rPr>
          <w:rFonts w:ascii="Palatino Linotype" w:hAnsi="Palatino Linotype"/>
          <w:color w:val="000000"/>
          <w:lang w:val="tt-RU"/>
        </w:rPr>
        <w:t xml:space="preserve"> … + 2 ·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$D)  1/1 +1/2 + 1/3 +... +1/ n;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n/(n+1)  + … + 2/3 + 1/2;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@296.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Var a, b, s, p,e,f: real;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Begin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read (a, b);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s := a + b;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p := a – b;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e:=a*b;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f:= f:=a/b;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write (' s=', s, ' p=', p, 'e=', e, ' f=', f)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ҳисобкунии чор амали арифметикӣ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ҳисобкунии суммаи ду адад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баровардани </w:t>
      </w:r>
      <w:r w:rsidRPr="00BF687F">
        <w:rPr>
          <w:rFonts w:ascii="Palatino Linotype" w:hAnsi="Palatino Linotype"/>
        </w:rPr>
        <w:t>номхои рӯзхои ҳафта бо забонхои тоҷикию англисӣ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ҳисобкунии чор амали арифметикӣ</w:t>
      </w:r>
      <w:r w:rsidRPr="00BF687F">
        <w:rPr>
          <w:rFonts w:ascii="Palatino Linotype" w:hAnsi="Palatino Linotype"/>
        </w:rPr>
        <w:t xml:space="preserve"> бо истифодаи оператори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муайянкунии категорияи дониши донишҷӯён;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>
        <w:rPr>
          <w:rFonts w:ascii="Palatino Linotype" w:hAnsi="Palatino Linotype"/>
          <w:color w:val="000000"/>
          <w:lang w:val="tt-RU"/>
        </w:rPr>
        <w:t>@297.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Var a, b, sum: integer;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Begin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readln (a);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readln (b);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sum := a +b;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writeln ('</w:t>
      </w:r>
      <w:r w:rsidRPr="00BF687F">
        <w:rPr>
          <w:rFonts w:ascii="Palatino Linotype" w:hAnsi="Palatino Linotype"/>
        </w:rPr>
        <w:t>Суммаи</w:t>
      </w:r>
      <w:r w:rsidRPr="00BF687F">
        <w:rPr>
          <w:rFonts w:ascii="Palatino Linotype" w:hAnsi="Palatino Linotype"/>
          <w:lang w:val="en-US"/>
        </w:rPr>
        <w:t xml:space="preserve"> </w:t>
      </w:r>
      <w:r w:rsidRPr="00BF687F">
        <w:rPr>
          <w:rFonts w:ascii="Palatino Linotype" w:hAnsi="Palatino Linotype"/>
        </w:rPr>
        <w:t>адад</w:t>
      </w:r>
      <w:r w:rsidRPr="00BF687F">
        <w:rPr>
          <w:rFonts w:ascii="Palatino Linotype" w:hAnsi="Palatino Linotype"/>
          <w:lang w:val="en-US"/>
        </w:rPr>
        <w:t>= ', sum)</w:t>
      </w:r>
    </w:p>
    <w:p w:rsidR="00EA44ED" w:rsidRPr="00BF687F" w:rsidRDefault="00EA44ED" w:rsidP="00783A99">
      <w:pPr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ҳисобкунии чор амали арифметикӣ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ҳисобкунии суммаи ду адад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баровардани </w:t>
      </w:r>
      <w:r w:rsidRPr="00BF687F">
        <w:rPr>
          <w:rFonts w:ascii="Palatino Linotype" w:hAnsi="Palatino Linotype"/>
        </w:rPr>
        <w:t>номхои рӯзхои ҳафта бо забонхои тоҷикию англисӣ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ҳисобкунии чор амали арифметикӣ</w:t>
      </w:r>
      <w:r w:rsidRPr="00BF687F">
        <w:rPr>
          <w:rFonts w:ascii="Palatino Linotype" w:hAnsi="Palatino Linotype"/>
        </w:rPr>
        <w:t xml:space="preserve"> бо истифодаи оператори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муайянкунии категорияи дониши донишҷӯён;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@298.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tt-RU"/>
        </w:rPr>
      </w:pPr>
      <w:r w:rsidRPr="00BF687F">
        <w:rPr>
          <w:rFonts w:ascii="Palatino Linotype" w:hAnsi="Palatino Linotype"/>
          <w:lang w:val="tt-RU"/>
        </w:rPr>
        <w:t>var n: integer;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tt-RU"/>
        </w:rPr>
      </w:pPr>
      <w:r w:rsidRPr="00BF687F">
        <w:rPr>
          <w:rFonts w:ascii="Palatino Linotype" w:hAnsi="Palatino Linotype"/>
          <w:lang w:val="tt-RU"/>
        </w:rPr>
        <w:t xml:space="preserve">begin 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read(n);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case n of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1:writeln(‘</w:t>
      </w:r>
      <w:r w:rsidRPr="00BF687F">
        <w:rPr>
          <w:rFonts w:ascii="Palatino Linotype" w:hAnsi="Palatino Linotype"/>
          <w:sz w:val="24"/>
          <w:szCs w:val="24"/>
        </w:rPr>
        <w:t>душанбе</w:t>
      </w:r>
      <w:r w:rsidRPr="00BF687F">
        <w:rPr>
          <w:rFonts w:ascii="Palatino Linotype" w:hAnsi="Palatino Linotype"/>
          <w:sz w:val="24"/>
          <w:szCs w:val="24"/>
          <w:lang w:val="en-US"/>
        </w:rPr>
        <w:t>-monday’);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2:writeln(‘сешанбе-tuesday’);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3:writeln(‘чоршанбе-wednesday’);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4:writeln(‘</w:t>
      </w:r>
      <w:r w:rsidRPr="00BF687F">
        <w:rPr>
          <w:rFonts w:ascii="Palatino Linotype" w:hAnsi="Palatino Linotype"/>
          <w:sz w:val="24"/>
          <w:szCs w:val="24"/>
        </w:rPr>
        <w:t>панҷшанбе</w:t>
      </w:r>
      <w:r w:rsidRPr="00BF687F">
        <w:rPr>
          <w:rFonts w:ascii="Palatino Linotype" w:hAnsi="Palatino Linotype"/>
          <w:sz w:val="24"/>
          <w:szCs w:val="24"/>
          <w:lang w:val="en-US"/>
        </w:rPr>
        <w:t>-thursday’);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5:writeln(‘</w:t>
      </w:r>
      <w:r w:rsidRPr="00BF687F">
        <w:rPr>
          <w:rFonts w:ascii="Palatino Linotype" w:hAnsi="Palatino Linotype"/>
          <w:sz w:val="24"/>
          <w:szCs w:val="24"/>
        </w:rPr>
        <w:t>ҷумъа</w:t>
      </w:r>
      <w:r w:rsidRPr="00BF687F">
        <w:rPr>
          <w:rFonts w:ascii="Palatino Linotype" w:hAnsi="Palatino Linotype"/>
          <w:sz w:val="24"/>
          <w:szCs w:val="24"/>
          <w:lang w:val="en-US"/>
        </w:rPr>
        <w:t xml:space="preserve">-friday’);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6:writeln(‘шанбе-satu rday’);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7:writeln(‘я</w:t>
      </w:r>
      <w:r w:rsidRPr="00BF687F">
        <w:rPr>
          <w:rFonts w:ascii="Palatino Linotype" w:hAnsi="Palatino Linotype"/>
          <w:sz w:val="24"/>
          <w:szCs w:val="24"/>
        </w:rPr>
        <w:t>к</w:t>
      </w:r>
      <w:r w:rsidRPr="00BF687F">
        <w:rPr>
          <w:rFonts w:ascii="Palatino Linotype" w:hAnsi="Palatino Linotype"/>
          <w:sz w:val="24"/>
          <w:szCs w:val="24"/>
          <w:lang w:val="en-US"/>
        </w:rPr>
        <w:t>шанбе-sunday’)</w:t>
      </w:r>
    </w:p>
    <w:p w:rsidR="00EA44ED" w:rsidRPr="00BF687F" w:rsidRDefault="00EA44ED" w:rsidP="00783A99">
      <w:pPr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ҳисобкунии чор амали арифметикӣ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ҳисобкунии суммаи ду адад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баровардани </w:t>
      </w:r>
      <w:r w:rsidRPr="00BF687F">
        <w:rPr>
          <w:rFonts w:ascii="Palatino Linotype" w:hAnsi="Palatino Linotype"/>
        </w:rPr>
        <w:t>номхои рӯзхои ҳафта бо забонхои тоҷикию англисӣ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ҳисобкунии чор амали арифметикӣ</w:t>
      </w:r>
      <w:r w:rsidRPr="00BF687F">
        <w:rPr>
          <w:rFonts w:ascii="Palatino Linotype" w:hAnsi="Palatino Linotype"/>
        </w:rPr>
        <w:t xml:space="preserve"> бо истифодаи оператори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муайянкунии категорияи дониши донишҷӯён;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@299.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jc w:val="both"/>
        <w:rPr>
          <w:rFonts w:ascii="Palatino Linotype" w:hAnsi="Palatino Linotype"/>
        </w:rPr>
      </w:pPr>
      <w:r w:rsidRPr="00BF687F">
        <w:rPr>
          <w:rFonts w:ascii="Palatino Linotype" w:hAnsi="Palatino Linotype"/>
          <w:lang w:val="en-US"/>
        </w:rPr>
        <w:t>var</w:t>
      </w:r>
      <w:r w:rsidRPr="00BF687F">
        <w:rPr>
          <w:rFonts w:ascii="Palatino Linotype" w:hAnsi="Palatino Linotype"/>
        </w:rPr>
        <w:t xml:space="preserve"> а,в,с, к: </w:t>
      </w:r>
      <w:r w:rsidRPr="00BF687F">
        <w:rPr>
          <w:rFonts w:ascii="Palatino Linotype" w:hAnsi="Palatino Linotype"/>
          <w:lang w:val="en-US"/>
        </w:rPr>
        <w:t>integer</w:t>
      </w:r>
      <w:r w:rsidRPr="00BF687F">
        <w:rPr>
          <w:rFonts w:ascii="Palatino Linotype" w:hAnsi="Palatino Linotype"/>
        </w:rPr>
        <w:t>;</w:t>
      </w:r>
    </w:p>
    <w:p w:rsidR="00EA44ED" w:rsidRPr="00BF687F" w:rsidRDefault="00EA44ED" w:rsidP="00783A99">
      <w:pPr>
        <w:jc w:val="both"/>
        <w:rPr>
          <w:rFonts w:ascii="Palatino Linotype" w:hAnsi="Palatino Linotype"/>
        </w:rPr>
      </w:pPr>
      <w:r w:rsidRPr="00BF687F">
        <w:rPr>
          <w:rFonts w:ascii="Palatino Linotype" w:hAnsi="Palatino Linotype"/>
          <w:lang w:val="en-US"/>
        </w:rPr>
        <w:t>begin</w:t>
      </w:r>
      <w:r w:rsidRPr="00BF687F">
        <w:rPr>
          <w:rFonts w:ascii="Palatino Linotype" w:hAnsi="Palatino Linotype"/>
        </w:rPr>
        <w:t xml:space="preserve">  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read</w:t>
      </w:r>
      <w:r w:rsidRPr="00BF687F">
        <w:rPr>
          <w:rFonts w:ascii="Palatino Linotype" w:hAnsi="Palatino Linotype"/>
          <w:sz w:val="24"/>
          <w:szCs w:val="24"/>
        </w:rPr>
        <w:t>(а,в,к);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if</w:t>
      </w:r>
      <w:r w:rsidRPr="00BF687F">
        <w:rPr>
          <w:rFonts w:ascii="Palatino Linotype" w:hAnsi="Palatino Linotype"/>
          <w:sz w:val="24"/>
          <w:szCs w:val="24"/>
        </w:rPr>
        <w:t xml:space="preserve"> к=1 </w:t>
      </w:r>
      <w:r w:rsidRPr="00BF687F">
        <w:rPr>
          <w:rFonts w:ascii="Palatino Linotype" w:hAnsi="Palatino Linotype"/>
          <w:sz w:val="24"/>
          <w:szCs w:val="24"/>
          <w:lang w:val="en-US"/>
        </w:rPr>
        <w:t>then</w:t>
      </w:r>
      <w:r w:rsidRPr="00BF687F">
        <w:rPr>
          <w:rFonts w:ascii="Palatino Linotype" w:hAnsi="Palatino Linotype"/>
          <w:sz w:val="24"/>
          <w:szCs w:val="24"/>
        </w:rPr>
        <w:t xml:space="preserve"> с:=а+в;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if</w:t>
      </w:r>
      <w:r w:rsidRPr="00BF687F">
        <w:rPr>
          <w:rFonts w:ascii="Palatino Linotype" w:hAnsi="Palatino Linotype"/>
          <w:sz w:val="24"/>
          <w:szCs w:val="24"/>
        </w:rPr>
        <w:t xml:space="preserve"> к=2 </w:t>
      </w:r>
      <w:r w:rsidRPr="00BF687F">
        <w:rPr>
          <w:rFonts w:ascii="Palatino Linotype" w:hAnsi="Palatino Linotype"/>
          <w:sz w:val="24"/>
          <w:szCs w:val="24"/>
          <w:lang w:val="en-US"/>
        </w:rPr>
        <w:t>then</w:t>
      </w:r>
      <w:r w:rsidRPr="00BF687F">
        <w:rPr>
          <w:rFonts w:ascii="Palatino Linotype" w:hAnsi="Palatino Linotype"/>
          <w:sz w:val="24"/>
          <w:szCs w:val="24"/>
        </w:rPr>
        <w:t xml:space="preserve"> с:=а-в;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if</w:t>
      </w:r>
      <w:r w:rsidRPr="00BF687F">
        <w:rPr>
          <w:rFonts w:ascii="Palatino Linotype" w:hAnsi="Palatino Linotype"/>
          <w:sz w:val="24"/>
          <w:szCs w:val="24"/>
        </w:rPr>
        <w:t xml:space="preserve"> к=3 </w:t>
      </w:r>
      <w:r w:rsidRPr="00BF687F">
        <w:rPr>
          <w:rFonts w:ascii="Palatino Linotype" w:hAnsi="Palatino Linotype"/>
          <w:sz w:val="24"/>
          <w:szCs w:val="24"/>
          <w:lang w:val="en-US"/>
        </w:rPr>
        <w:t>then</w:t>
      </w:r>
      <w:r w:rsidRPr="00BF687F">
        <w:rPr>
          <w:rFonts w:ascii="Palatino Linotype" w:hAnsi="Palatino Linotype"/>
          <w:sz w:val="24"/>
          <w:szCs w:val="24"/>
        </w:rPr>
        <w:t xml:space="preserve"> с:=а*в;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else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</w:rPr>
        <w:t>с:=а/в;</w:t>
      </w:r>
    </w:p>
    <w:p w:rsidR="00EA44ED" w:rsidRPr="00BF687F" w:rsidRDefault="00EA44ED" w:rsidP="00783A99">
      <w:pPr>
        <w:pStyle w:val="BodyText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writeln</w:t>
      </w:r>
      <w:r w:rsidRPr="00BF687F">
        <w:rPr>
          <w:rFonts w:ascii="Palatino Linotype" w:hAnsi="Palatino Linotype"/>
          <w:sz w:val="24"/>
          <w:szCs w:val="24"/>
        </w:rPr>
        <w:t>(с);</w:t>
      </w:r>
    </w:p>
    <w:p w:rsidR="00EA44ED" w:rsidRPr="00BF687F" w:rsidRDefault="00EA44ED" w:rsidP="00783A99">
      <w:pPr>
        <w:rPr>
          <w:rFonts w:ascii="Palatino Linotype" w:hAnsi="Palatino Linotype"/>
        </w:rPr>
      </w:pPr>
      <w:r w:rsidRPr="00BF687F">
        <w:rPr>
          <w:rFonts w:ascii="Palatino Linotype" w:hAnsi="Palatino Linotype"/>
          <w:lang w:val="en-US"/>
        </w:rPr>
        <w:t>end</w:t>
      </w:r>
      <w:r w:rsidRPr="00BF687F">
        <w:rPr>
          <w:rFonts w:ascii="Palatino Linotype" w:hAnsi="Palatino Linotype"/>
        </w:rPr>
        <w:t>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ҳисобкунии чор амали арифметикӣ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ҳисобкунии суммаи ду адад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баровардани </w:t>
      </w:r>
      <w:r w:rsidRPr="00BF687F">
        <w:rPr>
          <w:rFonts w:ascii="Palatino Linotype" w:hAnsi="Palatino Linotype"/>
        </w:rPr>
        <w:t>номхои рӯзхои ҳафта бо забонхои тоҷикию англисӣ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ҳисобкунии чор амали арифметикӣ</w:t>
      </w:r>
      <w:r w:rsidRPr="00BF687F">
        <w:rPr>
          <w:rFonts w:ascii="Palatino Linotype" w:hAnsi="Palatino Linotype"/>
        </w:rPr>
        <w:t xml:space="preserve"> бо истифодаи оператори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$E)  муайянкунии категорияи дониши донишҷӯён;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>
        <w:rPr>
          <w:rFonts w:ascii="Palatino Linotype" w:hAnsi="Palatino Linotype"/>
          <w:color w:val="000000"/>
          <w:lang w:val="tt-RU"/>
        </w:rPr>
        <w:t>@300.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Барномаи 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Var a: integer;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x: String;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Begin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read (a);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IF a=5 THEN</w:t>
      </w:r>
    </w:p>
    <w:p w:rsidR="00EA44ED" w:rsidRPr="00BF687F" w:rsidRDefault="00EA44ED" w:rsidP="00783A99">
      <w:pPr>
        <w:jc w:val="both"/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 xml:space="preserve">x:= ' </w:t>
      </w:r>
      <w:r w:rsidRPr="00BF687F">
        <w:rPr>
          <w:rFonts w:ascii="Palatino Linotype" w:hAnsi="Palatino Linotype"/>
        </w:rPr>
        <w:t>аълохон</w:t>
      </w:r>
      <w:r w:rsidRPr="00BF687F">
        <w:rPr>
          <w:rFonts w:ascii="Palatino Linotype" w:hAnsi="Palatino Linotype"/>
          <w:lang w:val="en-US"/>
        </w:rPr>
        <w:t xml:space="preserve"> '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ELSE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if  a=4 and 5 then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x:= '</w:t>
      </w:r>
      <w:r w:rsidRPr="00BF687F">
        <w:rPr>
          <w:rFonts w:ascii="Palatino Linotype" w:hAnsi="Palatino Linotype"/>
          <w:sz w:val="24"/>
          <w:szCs w:val="24"/>
        </w:rPr>
        <w:t>хубу</w:t>
      </w:r>
      <w:r w:rsidRPr="00BF687F">
        <w:rPr>
          <w:rFonts w:ascii="Palatino Linotype" w:hAnsi="Palatino Linotype"/>
          <w:sz w:val="24"/>
          <w:szCs w:val="24"/>
          <w:lang w:val="en-US"/>
        </w:rPr>
        <w:t xml:space="preserve"> </w:t>
      </w:r>
      <w:r w:rsidRPr="00BF687F">
        <w:rPr>
          <w:rFonts w:ascii="Palatino Linotype" w:hAnsi="Palatino Linotype"/>
          <w:sz w:val="24"/>
          <w:szCs w:val="24"/>
        </w:rPr>
        <w:t>аълохон</w:t>
      </w:r>
      <w:r w:rsidRPr="00BF687F">
        <w:rPr>
          <w:rFonts w:ascii="Palatino Linotype" w:hAnsi="Palatino Linotype"/>
          <w:sz w:val="24"/>
          <w:szCs w:val="24"/>
          <w:lang w:val="en-US"/>
        </w:rPr>
        <w:t>'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ELSE</w:t>
      </w:r>
      <w:bookmarkStart w:id="0" w:name="_GoBack"/>
      <w:bookmarkEnd w:id="0"/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 xml:space="preserve">          x:= '</w:t>
      </w:r>
      <w:r w:rsidRPr="00BF687F">
        <w:rPr>
          <w:rFonts w:ascii="Palatino Linotype" w:hAnsi="Palatino Linotype"/>
          <w:sz w:val="24"/>
          <w:szCs w:val="24"/>
        </w:rPr>
        <w:t>миёна</w:t>
      </w:r>
      <w:r w:rsidRPr="00BF687F">
        <w:rPr>
          <w:rFonts w:ascii="Palatino Linotype" w:hAnsi="Palatino Linotype"/>
          <w:sz w:val="24"/>
          <w:szCs w:val="24"/>
          <w:lang w:val="en-US"/>
        </w:rPr>
        <w:t>';</w:t>
      </w:r>
    </w:p>
    <w:p w:rsidR="00EA44ED" w:rsidRPr="00BF687F" w:rsidRDefault="00EA44ED" w:rsidP="00783A99">
      <w:pPr>
        <w:pStyle w:val="BodyText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BF687F">
        <w:rPr>
          <w:rFonts w:ascii="Palatino Linotype" w:hAnsi="Palatino Linotype"/>
          <w:sz w:val="24"/>
          <w:szCs w:val="24"/>
          <w:lang w:val="en-US"/>
        </w:rPr>
        <w:t>Write('a=',a, 'x=',x)</w:t>
      </w:r>
    </w:p>
    <w:p w:rsidR="00EA44ED" w:rsidRPr="00BF687F" w:rsidRDefault="00EA44ED" w:rsidP="00783A99">
      <w:pPr>
        <w:rPr>
          <w:rFonts w:ascii="Palatino Linotype" w:hAnsi="Palatino Linotype"/>
          <w:lang w:val="en-US"/>
        </w:rPr>
      </w:pPr>
      <w:r w:rsidRPr="00BF687F">
        <w:rPr>
          <w:rFonts w:ascii="Palatino Linotype" w:hAnsi="Palatino Linotype"/>
          <w:lang w:val="en-US"/>
        </w:rPr>
        <w:t>End.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барои ҳ</w:t>
      </w:r>
      <w:r w:rsidRPr="00BF687F">
        <w:rPr>
          <w:rFonts w:ascii="Palatino Linotype" w:hAnsi="Palatino Linotype" w:cs="Times New Roman Tj"/>
          <w:color w:val="000000"/>
          <w:lang w:val="tt-RU"/>
        </w:rPr>
        <w:t>исо</w:t>
      </w:r>
      <w:r w:rsidRPr="00BF687F">
        <w:rPr>
          <w:rFonts w:ascii="Palatino Linotype" w:hAnsi="Palatino Linotype"/>
          <w:color w:val="000000"/>
          <w:lang w:val="tt-RU"/>
        </w:rPr>
        <w:t>б кардани қ</w:t>
      </w:r>
      <w:r w:rsidRPr="00BF687F">
        <w:rPr>
          <w:rFonts w:ascii="Palatino Linotype" w:hAnsi="Palatino Linotype" w:cs="Times New Roman Tj"/>
          <w:color w:val="000000"/>
          <w:lang w:val="tt-RU"/>
        </w:rPr>
        <w:t>имати</w:t>
      </w:r>
      <w:r w:rsidRPr="00BF687F">
        <w:rPr>
          <w:rFonts w:ascii="Palatino Linotype" w:hAnsi="Palatino Linotype"/>
          <w:color w:val="000000"/>
          <w:lang w:val="tt-RU"/>
        </w:rPr>
        <w:t xml:space="preserve"> кадом </w:t>
      </w:r>
      <w:r w:rsidRPr="00BF687F">
        <w:rPr>
          <w:rFonts w:ascii="Palatino Linotype" w:hAnsi="Palatino Linotype" w:cs="Times New Roman Tj"/>
          <w:color w:val="000000"/>
          <w:lang w:val="tt-RU"/>
        </w:rPr>
        <w:t>ифода</w:t>
      </w:r>
      <w:r w:rsidRPr="00BF687F">
        <w:rPr>
          <w:rFonts w:ascii="Palatino Linotype" w:hAnsi="Palatino Linotype"/>
          <w:color w:val="000000"/>
          <w:lang w:val="tt-RU"/>
        </w:rPr>
        <w:t xml:space="preserve"> </w:t>
      </w:r>
      <w:r w:rsidRPr="00BF687F">
        <w:rPr>
          <w:rFonts w:ascii="Palatino Linotype" w:hAnsi="Palatino Linotype" w:cs="Times New Roman Tj"/>
          <w:color w:val="000000"/>
          <w:lang w:val="tt-RU"/>
        </w:rPr>
        <w:t>пешбин</w:t>
      </w:r>
      <w:r w:rsidRPr="00BF687F">
        <w:rPr>
          <w:rFonts w:ascii="Palatino Linotype" w:hAnsi="Palatino Linotype"/>
          <w:color w:val="000000"/>
          <w:lang w:val="tt-RU"/>
        </w:rPr>
        <w:t xml:space="preserve">ӣ </w:t>
      </w:r>
      <w:r w:rsidRPr="00BF687F">
        <w:rPr>
          <w:rFonts w:ascii="Palatino Linotype" w:hAnsi="Palatino Linotype" w:cs="Times New Roman Tj"/>
          <w:color w:val="000000"/>
          <w:lang w:val="tt-RU"/>
        </w:rPr>
        <w:t>шудааст</w:t>
      </w:r>
      <w:r w:rsidRPr="00BF687F">
        <w:rPr>
          <w:rFonts w:ascii="Palatino Linotype" w:hAnsi="Palatino Linotype"/>
          <w:color w:val="000000"/>
          <w:lang w:val="tt-RU"/>
        </w:rPr>
        <w:t>?;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$A)  ҳисобкунии чор амали арифметикӣ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$B)  ҳисобкунии суммаи ду адад</w:t>
      </w:r>
      <w:r w:rsidRPr="00BF687F">
        <w:rPr>
          <w:rFonts w:ascii="Palatino Linotype" w:hAnsi="Palatino Linotype"/>
          <w:color w:val="000000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 xml:space="preserve">$C)  баровардани </w:t>
      </w:r>
      <w:r w:rsidRPr="00BF687F">
        <w:rPr>
          <w:rFonts w:ascii="Palatino Linotype" w:hAnsi="Palatino Linotype"/>
        </w:rPr>
        <w:t>номхои рӯзхои ҳафта бо забонхои тоҷикию англисӣ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  <w:lang w:val="tt-RU"/>
        </w:rPr>
      </w:pPr>
      <w:r w:rsidRPr="00BF687F">
        <w:rPr>
          <w:rFonts w:ascii="Palatino Linotype" w:hAnsi="Palatino Linotype"/>
          <w:color w:val="000000"/>
          <w:lang w:val="tt-RU"/>
        </w:rPr>
        <w:t>$D)  ҳисобкунии чор амали арифметикӣ</w:t>
      </w:r>
      <w:r w:rsidRPr="00BF687F">
        <w:rPr>
          <w:rFonts w:ascii="Palatino Linotype" w:hAnsi="Palatino Linotype"/>
        </w:rPr>
        <w:t xml:space="preserve"> бо истифодаи оператори </w:t>
      </w:r>
      <w:r w:rsidRPr="00BF687F">
        <w:rPr>
          <w:rFonts w:ascii="Palatino Linotype" w:hAnsi="Palatino Linotype"/>
          <w:lang w:val="en-US"/>
        </w:rPr>
        <w:t>if</w:t>
      </w:r>
      <w:r w:rsidRPr="00BF687F">
        <w:rPr>
          <w:rFonts w:ascii="Palatino Linotype" w:hAnsi="Palatino Linotype"/>
          <w:color w:val="000000"/>
          <w:lang w:val="tt-RU"/>
        </w:rPr>
        <w:t xml:space="preserve">;   </w:t>
      </w:r>
    </w:p>
    <w:p w:rsidR="00EA44ED" w:rsidRPr="00BF687F" w:rsidRDefault="00EA44ED" w:rsidP="00783A99">
      <w:pPr>
        <w:rPr>
          <w:rFonts w:ascii="Palatino Linotype" w:hAnsi="Palatino Linotype"/>
          <w:color w:val="000000"/>
        </w:rPr>
      </w:pPr>
      <w:r w:rsidRPr="00BF687F">
        <w:rPr>
          <w:rFonts w:ascii="Palatino Linotype" w:hAnsi="Palatino Linotype"/>
          <w:color w:val="000000"/>
          <w:lang w:val="tt-RU"/>
        </w:rPr>
        <w:t>$E)  муайянкунии категорияи дониши донишҷӯён;</w:t>
      </w:r>
    </w:p>
    <w:p w:rsidR="00EA44ED" w:rsidRPr="00BF687F" w:rsidRDefault="00EA44ED" w:rsidP="00783A99">
      <w:pPr>
        <w:rPr>
          <w:rFonts w:ascii="Palatino Linotype" w:hAnsi="Palatino Linotype"/>
        </w:rPr>
      </w:pPr>
    </w:p>
    <w:sectPr w:rsidR="00EA44ED" w:rsidRPr="00BF687F" w:rsidSect="007F5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pt" o:bullet="t">
        <v:imagedata r:id="rId1" o:title=""/>
      </v:shape>
    </w:pict>
  </w:numPicBullet>
  <w:numPicBullet w:numPicBulletId="1">
    <w:pict>
      <v:shape id="_x0000_i1026" type="#_x0000_t75" style="width:9pt;height:9pt" o:bullet="t">
        <v:imagedata r:id="rId2" o:title=""/>
      </v:shape>
    </w:pict>
  </w:numPicBullet>
  <w:abstractNum w:abstractNumId="0">
    <w:nsid w:val="11692C90"/>
    <w:multiLevelType w:val="hybridMultilevel"/>
    <w:tmpl w:val="E584A2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AFA1274"/>
    <w:multiLevelType w:val="singleLevel"/>
    <w:tmpl w:val="2EBA0E6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2">
    <w:nsid w:val="1B70551A"/>
    <w:multiLevelType w:val="hybridMultilevel"/>
    <w:tmpl w:val="8A58CF60"/>
    <w:lvl w:ilvl="0" w:tplc="4B044F7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AFCB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FA069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709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040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46877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8EAE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4E65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7A172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0B26523"/>
    <w:multiLevelType w:val="hybridMultilevel"/>
    <w:tmpl w:val="7E9A78E4"/>
    <w:lvl w:ilvl="0" w:tplc="34A4C3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30ED06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BCE14A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DA27F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A92C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A90DA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121AEE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E8E2BF0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6C248C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35F40CAB"/>
    <w:multiLevelType w:val="multilevel"/>
    <w:tmpl w:val="7A8A71C6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5">
    <w:nsid w:val="3C04251C"/>
    <w:multiLevelType w:val="hybridMultilevel"/>
    <w:tmpl w:val="B1D6E0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612D61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Palatino Linotype" w:eastAsia="Times New Roman" w:hAnsi="Palatino Linotype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E7F4776"/>
    <w:multiLevelType w:val="hybridMultilevel"/>
    <w:tmpl w:val="EA6E3392"/>
    <w:lvl w:ilvl="0" w:tplc="EFD6923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6414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D52A1D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30A80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3267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F8D2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FA81B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238322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080A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40331B64"/>
    <w:multiLevelType w:val="multilevel"/>
    <w:tmpl w:val="09AEDD60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abstractNum w:abstractNumId="8">
    <w:nsid w:val="59607352"/>
    <w:multiLevelType w:val="hybridMultilevel"/>
    <w:tmpl w:val="23FE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6A0ABA"/>
    <w:multiLevelType w:val="hybridMultilevel"/>
    <w:tmpl w:val="7AEC4296"/>
    <w:lvl w:ilvl="0" w:tplc="041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E742782"/>
    <w:multiLevelType w:val="hybridMultilevel"/>
    <w:tmpl w:val="ABDA5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6E9C25DF"/>
    <w:multiLevelType w:val="multilevel"/>
    <w:tmpl w:val="36A259CC"/>
    <w:lvl w:ilvl="0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3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217B"/>
    <w:rsid w:val="000031E9"/>
    <w:rsid w:val="00135E18"/>
    <w:rsid w:val="00226116"/>
    <w:rsid w:val="002C7402"/>
    <w:rsid w:val="002E3935"/>
    <w:rsid w:val="00310378"/>
    <w:rsid w:val="0033416E"/>
    <w:rsid w:val="00373781"/>
    <w:rsid w:val="00463166"/>
    <w:rsid w:val="00482C97"/>
    <w:rsid w:val="00536873"/>
    <w:rsid w:val="00564AA4"/>
    <w:rsid w:val="005E47CD"/>
    <w:rsid w:val="006D7E0D"/>
    <w:rsid w:val="00783A99"/>
    <w:rsid w:val="007D1F20"/>
    <w:rsid w:val="007F5D20"/>
    <w:rsid w:val="00841024"/>
    <w:rsid w:val="009F217B"/>
    <w:rsid w:val="00A35FAE"/>
    <w:rsid w:val="00AA6EEA"/>
    <w:rsid w:val="00B62652"/>
    <w:rsid w:val="00BF687F"/>
    <w:rsid w:val="00C173D2"/>
    <w:rsid w:val="00C23DE8"/>
    <w:rsid w:val="00C33CF8"/>
    <w:rsid w:val="00C46777"/>
    <w:rsid w:val="00DB1367"/>
    <w:rsid w:val="00E30D6C"/>
    <w:rsid w:val="00EA44ED"/>
    <w:rsid w:val="00EA5A4F"/>
    <w:rsid w:val="00FB23A7"/>
    <w:rsid w:val="00FF6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locked="1" w:semiHidden="0" w:uiPriority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locked="1" w:semiHidden="0" w:uiPriority="0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F217B"/>
    <w:rPr>
      <w:rFonts w:ascii="Times New Roman" w:eastAsia="Times New Roman" w:hAnsi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1F2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D1F2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spelle">
    <w:name w:val="spelle"/>
    <w:basedOn w:val="DefaultParagraphFont"/>
    <w:uiPriority w:val="99"/>
    <w:rsid w:val="009F217B"/>
    <w:rPr>
      <w:rFonts w:cs="Times New Roman"/>
    </w:rPr>
  </w:style>
  <w:style w:type="character" w:customStyle="1" w:styleId="grame">
    <w:name w:val="grame"/>
    <w:basedOn w:val="DefaultParagraphFont"/>
    <w:uiPriority w:val="99"/>
    <w:rsid w:val="009F217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F21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F217B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9F21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F217B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F217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F217B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9F217B"/>
    <w:pPr>
      <w:spacing w:after="120" w:line="276" w:lineRule="auto"/>
    </w:pPr>
    <w:rPr>
      <w:rFonts w:ascii="Calibri" w:hAnsi="Calibri"/>
      <w:sz w:val="22"/>
      <w:szCs w:val="22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F217B"/>
    <w:rPr>
      <w:rFonts w:eastAsia="Times New Roman" w:cs="Times New Roman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9F217B"/>
    <w:pPr>
      <w:spacing w:after="120" w:line="276" w:lineRule="auto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F217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99"/>
    <w:qFormat/>
    <w:rsid w:val="009F217B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D1F20"/>
    <w:rPr>
      <w:rFonts w:cs="Times New Roman"/>
      <w:b/>
    </w:rPr>
  </w:style>
  <w:style w:type="paragraph" w:styleId="BodyTextIndent2">
    <w:name w:val="Body Text Indent 2"/>
    <w:basedOn w:val="Normal"/>
    <w:link w:val="BodyTextIndent2Char"/>
    <w:uiPriority w:val="99"/>
    <w:rsid w:val="007D1F2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D1F20"/>
    <w:rPr>
      <w:rFonts w:ascii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7D1F20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99"/>
    <w:qFormat/>
    <w:rsid w:val="007D1F20"/>
    <w:rPr>
      <w:rFonts w:cs="Times New Roman"/>
      <w:i/>
    </w:rPr>
  </w:style>
  <w:style w:type="character" w:styleId="PageNumber">
    <w:name w:val="page number"/>
    <w:basedOn w:val="DefaultParagraphFont"/>
    <w:uiPriority w:val="99"/>
    <w:rsid w:val="007D1F2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63</TotalTime>
  <Pages>60</Pages>
  <Words>9043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Курбонов К</dc:creator>
  <cp:keywords/>
  <dc:description/>
  <cp:lastModifiedBy>China</cp:lastModifiedBy>
  <cp:revision>22</cp:revision>
  <dcterms:created xsi:type="dcterms:W3CDTF">2018-10-27T10:32:00Z</dcterms:created>
  <dcterms:modified xsi:type="dcterms:W3CDTF">2019-11-25T10:58:00Z</dcterms:modified>
</cp:coreProperties>
</file>